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F7EA" w14:textId="560D520D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52374B">
        <w:rPr>
          <w:rFonts w:ascii="Arial" w:hAnsi="Arial" w:cs="Arial"/>
          <w:b/>
          <w:sz w:val="28"/>
        </w:rPr>
        <w:t>8</w:t>
      </w:r>
      <w:r w:rsidR="00EC3595">
        <w:rPr>
          <w:rFonts w:ascii="Arial" w:hAnsi="Arial" w:cs="Arial"/>
          <w:b/>
          <w:sz w:val="28"/>
        </w:rPr>
        <w:t xml:space="preserve">                                      </w:t>
      </w:r>
      <w:r w:rsidR="003F7363">
        <w:rPr>
          <w:rFonts w:ascii="Arial" w:hAnsi="Arial" w:cs="Arial"/>
          <w:b/>
          <w:sz w:val="28"/>
        </w:rPr>
        <w:t xml:space="preserve"> </w:t>
      </w:r>
      <w:r w:rsidR="00EC3595">
        <w:rPr>
          <w:rFonts w:ascii="Arial" w:hAnsi="Arial" w:cs="Arial"/>
          <w:b/>
          <w:sz w:val="28"/>
        </w:rPr>
        <w:t xml:space="preserve">  </w:t>
      </w:r>
      <w:r w:rsidR="00F96C77">
        <w:rPr>
          <w:rFonts w:ascii="Arial" w:hAnsi="Arial" w:cs="Arial"/>
          <w:b/>
          <w:sz w:val="28"/>
        </w:rPr>
        <w:t xml:space="preserve">   </w:t>
      </w:r>
      <w:r w:rsidR="00F27533">
        <w:rPr>
          <w:rFonts w:ascii="Arial" w:hAnsi="Arial" w:cs="Arial"/>
          <w:b/>
          <w:sz w:val="28"/>
        </w:rPr>
        <w:t xml:space="preserve">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45675">
        <w:rPr>
          <w:rFonts w:ascii="Arial" w:hAnsi="Arial" w:cs="Arial"/>
          <w:b/>
          <w:sz w:val="28"/>
        </w:rPr>
        <w:t>50</w:t>
      </w:r>
      <w:r w:rsidR="0060254C">
        <w:rPr>
          <w:rFonts w:ascii="Arial" w:hAnsi="Arial" w:cs="Arial"/>
          <w:b/>
          <w:sz w:val="28"/>
        </w:rPr>
        <w:t>836</w:t>
      </w:r>
    </w:p>
    <w:p w14:paraId="7EDDD884" w14:textId="1277B7AF" w:rsidR="00C52180" w:rsidRDefault="0060254C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Prague, Czech Republic</w:t>
      </w:r>
      <w:r w:rsidR="005E0AB7">
        <w:rPr>
          <w:rFonts w:ascii="Arial" w:hAnsi="Arial" w:cs="Arial"/>
          <w:b/>
          <w:sz w:val="28"/>
          <w:szCs w:val="28"/>
        </w:rPr>
        <w:t xml:space="preserve">, </w:t>
      </w:r>
      <w:r w:rsidR="00DC45A8">
        <w:rPr>
          <w:rFonts w:ascii="Arial" w:hAnsi="Arial" w:cs="Arial"/>
          <w:b/>
          <w:sz w:val="28"/>
          <w:szCs w:val="28"/>
        </w:rPr>
        <w:t>9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DC45A8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3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Jun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0A55C7">
        <w:rPr>
          <w:rFonts w:ascii="Arial" w:hAnsi="Arial" w:cs="Arial"/>
          <w:b/>
          <w:sz w:val="28"/>
          <w:szCs w:val="28"/>
        </w:rPr>
        <w:t>5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5C04264F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10</w:t>
      </w:r>
      <w:r w:rsidR="0060254C">
        <w:rPr>
          <w:rFonts w:ascii="Arial" w:hAnsi="Arial" w:cs="Arial"/>
        </w:rPr>
        <w:t>8</w:t>
      </w:r>
      <w:r w:rsidR="000174CA">
        <w:rPr>
          <w:rFonts w:ascii="Arial" w:hAnsi="Arial" w:cs="Arial"/>
        </w:rPr>
        <w:t xml:space="preserve"> </w:t>
      </w:r>
      <w:r w:rsidR="00C10E9A">
        <w:rPr>
          <w:rFonts w:ascii="Arial" w:hAnsi="Arial" w:cs="Arial"/>
        </w:rPr>
        <w:t xml:space="preserve">plenary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2BFDEDF1" w:rsidR="00676957" w:rsidRPr="00C23814" w:rsidRDefault="00C10E9A" w:rsidP="00FB5406">
      <w:pPr>
        <w:rPr>
          <w:rFonts w:ascii="Arial" w:hAnsi="Arial" w:cs="Arial"/>
        </w:rPr>
      </w:pPr>
      <w:bookmarkStart w:id="2" w:name="_Hlk43762856"/>
      <w:r>
        <w:rPr>
          <w:rFonts w:ascii="Arial" w:hAnsi="Arial" w:cs="Arial"/>
        </w:rPr>
        <w:t xml:space="preserve">WG </w:t>
      </w:r>
      <w:r w:rsidR="007726AA"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60254C">
        <w:rPr>
          <w:rFonts w:ascii="Arial" w:hAnsi="Arial" w:cs="Arial"/>
        </w:rPr>
        <w:t>7</w:t>
      </w:r>
      <w:r w:rsidR="00E128A7">
        <w:rPr>
          <w:rFonts w:ascii="Arial" w:hAnsi="Arial" w:cs="Arial"/>
        </w:rPr>
        <w:t xml:space="preserve"> </w:t>
      </w:r>
      <w:r w:rsidR="007726AA"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3B4174">
        <w:rPr>
          <w:rFonts w:ascii="Arial" w:hAnsi="Arial" w:cs="Arial"/>
        </w:rPr>
        <w:t>890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60254C">
        <w:rPr>
          <w:rFonts w:ascii="Arial" w:hAnsi="Arial" w:cs="Arial"/>
        </w:rPr>
        <w:t>924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4B3ED8">
        <w:rPr>
          <w:rFonts w:ascii="Arial" w:hAnsi="Arial" w:cs="Arial"/>
          <w:bCs/>
        </w:rPr>
        <w:t>63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60254C">
        <w:rPr>
          <w:rFonts w:ascii="Arial" w:hAnsi="Arial" w:cs="Arial"/>
          <w:bCs/>
        </w:rPr>
        <w:t>49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07614BB1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3B4174">
        <w:rPr>
          <w:rFonts w:ascii="Arial" w:hAnsi="Arial" w:cs="Arial"/>
        </w:rPr>
        <w:t>38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0A55C7">
        <w:rPr>
          <w:rFonts w:ascii="Arial" w:hAnsi="Arial" w:cs="Arial"/>
        </w:rPr>
        <w:t>3</w:t>
      </w:r>
      <w:r w:rsidR="0060254C">
        <w:rPr>
          <w:rFonts w:ascii="Arial" w:hAnsi="Arial" w:cs="Arial"/>
        </w:rPr>
        <w:t>4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3B4174">
        <w:rPr>
          <w:rFonts w:ascii="Arial" w:hAnsi="Arial" w:cs="Arial"/>
        </w:rPr>
        <w:t>150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60254C">
        <w:rPr>
          <w:rFonts w:ascii="Arial" w:hAnsi="Arial" w:cs="Arial"/>
        </w:rPr>
        <w:t>5</w:t>
      </w:r>
      <w:r w:rsidR="000A55C7">
        <w:rPr>
          <w:rFonts w:ascii="Arial" w:hAnsi="Arial" w:cs="Arial"/>
        </w:rPr>
        <w:t>6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EA0395">
        <w:rPr>
          <w:rFonts w:ascii="Arial" w:hAnsi="Arial" w:cs="Arial"/>
        </w:rPr>
        <w:t>702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60254C">
        <w:rPr>
          <w:rFonts w:ascii="Arial" w:hAnsi="Arial" w:cs="Arial"/>
        </w:rPr>
        <w:t>734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</w:t>
      </w:r>
    </w:p>
    <w:p w14:paraId="259347C2" w14:textId="44EDD911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4B3ED8">
        <w:rPr>
          <w:rFonts w:ascii="Arial" w:hAnsi="Arial" w:cs="Arial"/>
        </w:rPr>
        <w:t>63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60254C">
        <w:rPr>
          <w:rFonts w:ascii="Arial" w:hAnsi="Arial" w:cs="Arial"/>
        </w:rPr>
        <w:t>49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3693924F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B756C2E" w14:textId="5D1E9D15" w:rsidR="0069306C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2E07A3BC" w14:textId="77777777" w:rsidR="003A4587" w:rsidRPr="005E2084" w:rsidRDefault="003A4587" w:rsidP="00506A2B">
      <w:pPr>
        <w:rPr>
          <w:rFonts w:ascii="Arial" w:hAnsi="Arial" w:cs="Arial"/>
        </w:rPr>
      </w:pPr>
    </w:p>
    <w:p w14:paraId="639F9478" w14:textId="7644AECF" w:rsidR="00DF7399" w:rsidRDefault="0069306C" w:rsidP="0069306C">
      <w:pPr>
        <w:pStyle w:val="TH"/>
        <w:jc w:val="left"/>
      </w:pPr>
      <w:r>
        <w:t>Table 1.1: N</w:t>
      </w:r>
      <w:r w:rsidR="007726AA" w:rsidRPr="005E2084">
        <w:t>umber of CRs per WI</w:t>
      </w:r>
    </w:p>
    <w:tbl>
      <w:tblPr>
        <w:tblW w:w="5965" w:type="dxa"/>
        <w:tblLook w:val="04A0" w:firstRow="1" w:lastRow="0" w:firstColumn="1" w:lastColumn="0" w:noHBand="0" w:noVBand="1"/>
      </w:tblPr>
      <w:tblGrid>
        <w:gridCol w:w="5098"/>
        <w:gridCol w:w="867"/>
      </w:tblGrid>
      <w:tr w:rsidR="00DF7399" w:rsidRPr="00DF7399" w14:paraId="2CE89FE3" w14:textId="77777777" w:rsidTr="00A236F9">
        <w:trPr>
          <w:trHeight w:val="2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6FCA9" w14:textId="24AADBA6" w:rsidR="00DF7399" w:rsidRPr="00DF7399" w:rsidRDefault="00DF7399" w:rsidP="00DF7399">
            <w:pPr>
              <w:pStyle w:val="TAH"/>
            </w:pPr>
            <w:r>
              <w:t>WI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7A958" w14:textId="77777777" w:rsidR="00DF7399" w:rsidRPr="00DF7399" w:rsidRDefault="00DF7399" w:rsidP="00DF7399">
            <w:pPr>
              <w:pStyle w:val="TAH"/>
              <w:rPr>
                <w:bCs/>
              </w:rPr>
            </w:pPr>
            <w:r w:rsidRPr="00DF7399">
              <w:rPr>
                <w:bCs/>
              </w:rPr>
              <w:t>Related WIs</w:t>
            </w:r>
          </w:p>
        </w:tc>
      </w:tr>
      <w:tr w:rsidR="00DF7399" w:rsidRPr="00DF7399" w14:paraId="22B42663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A984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0E8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</w:tr>
      <w:tr w:rsidR="00DF7399" w:rsidRPr="00DF7399" w14:paraId="6F95D5EC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1798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40E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DF7399" w:rsidRPr="00DF7399" w14:paraId="7C1C1F3F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CA4E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BB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</w:tr>
      <w:tr w:rsidR="00DF7399" w:rsidRPr="00DF7399" w14:paraId="00572888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7BFE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D3AC" w14:textId="48CBA210" w:rsidR="00DF7399" w:rsidRPr="00473E1C" w:rsidRDefault="00473E1C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473E1C">
              <w:rPr>
                <w:rFonts w:ascii="Calibri" w:hAnsi="Calibri" w:cs="Calibri"/>
                <w:color w:val="FF0000"/>
                <w:sz w:val="22"/>
                <w:szCs w:val="22"/>
              </w:rPr>
              <w:t>58</w:t>
            </w:r>
          </w:p>
        </w:tc>
      </w:tr>
      <w:tr w:rsidR="00DF7399" w:rsidRPr="00DF7399" w14:paraId="697EC345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A1F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D2F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DF7399" w:rsidRPr="00DF7399" w14:paraId="2F5716CD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610F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F14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DF7399" w:rsidRPr="00DF7399" w14:paraId="72954676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28BA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E6C0" w14:textId="44FE931C" w:rsidR="00DF7399" w:rsidRPr="00A236F9" w:rsidRDefault="00A236F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A236F9">
              <w:rPr>
                <w:rFonts w:ascii="Calibri" w:hAnsi="Calibri" w:cs="Calibri"/>
                <w:color w:val="FF0000"/>
                <w:sz w:val="22"/>
                <w:szCs w:val="22"/>
              </w:rPr>
              <w:t>84</w:t>
            </w:r>
          </w:p>
        </w:tc>
      </w:tr>
      <w:tr w:rsidR="00DF7399" w:rsidRPr="00DF7399" w14:paraId="0D27DA9D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D209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274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DF7399" w:rsidRPr="00DF7399" w14:paraId="410D0E02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A6A4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732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DF7399" w:rsidRPr="00DF7399" w14:paraId="10F0C718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F4C1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5D9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DF7399" w:rsidRPr="00DF7399" w14:paraId="5EBF9CE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28C6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NR_NTN_enh_plus_CT-UEConTest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3D7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DF7399" w:rsidRPr="00DF7399" w14:paraId="38204BF1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2300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DFD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DF7399" w:rsidRPr="00DF7399" w14:paraId="0F6EA92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E3AA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44A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DF7399" w:rsidRPr="00DF7399" w14:paraId="5732A54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C471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E66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DF7399" w:rsidRPr="00DF7399" w14:paraId="705283CA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A60D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003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DF7399" w:rsidRPr="00DF7399" w14:paraId="350C16C3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6CA9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574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DF7399" w:rsidRPr="00DF7399" w14:paraId="65BA71B1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1F3C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26C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DF7399" w:rsidRPr="00DF7399" w14:paraId="0D284C35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890B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325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DF7399" w:rsidRPr="00DF7399" w14:paraId="5DA593E4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04D9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815C" w14:textId="52B09312" w:rsidR="00DF7399" w:rsidRPr="00A236F9" w:rsidRDefault="00A236F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14</w:t>
            </w:r>
          </w:p>
        </w:tc>
      </w:tr>
      <w:tr w:rsidR="00DF7399" w:rsidRPr="00DF7399" w14:paraId="31F02A0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77A2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17D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DF7399" w:rsidRPr="00DF7399" w14:paraId="473EA742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9651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608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DF7399" w:rsidRPr="00DF7399" w14:paraId="7F2A01F2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359C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259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DF7399" w:rsidRPr="00DF7399" w14:paraId="0163D22C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996E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DF3B" w14:textId="52E01EB1" w:rsidR="00DF7399" w:rsidRPr="00473E1C" w:rsidRDefault="00473E1C" w:rsidP="00DF73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473E1C">
              <w:rPr>
                <w:rFonts w:ascii="Calibri" w:hAnsi="Calibri" w:cs="Calibri"/>
                <w:color w:val="FF0000"/>
                <w:sz w:val="22"/>
                <w:szCs w:val="22"/>
              </w:rPr>
              <w:t>91</w:t>
            </w:r>
          </w:p>
        </w:tc>
      </w:tr>
      <w:tr w:rsidR="00A236F9" w:rsidRPr="00DF7399" w14:paraId="53B909BE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3482" w14:textId="60407DF5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250F8" w14:textId="5AC1563A" w:rsidR="00A236F9" w:rsidRPr="00473E1C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4</w:t>
            </w:r>
            <w:r w:rsidRPr="00473E1C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</w:tr>
      <w:tr w:rsidR="00A236F9" w:rsidRPr="00DF7399" w14:paraId="3329BE6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C467" w14:textId="21BB5C30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FA280" w14:textId="4ED48CC7" w:rsidR="00A236F9" w:rsidRPr="00473E1C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8</w:t>
            </w:r>
          </w:p>
        </w:tc>
      </w:tr>
      <w:tr w:rsidR="00A236F9" w:rsidRPr="00DF7399" w14:paraId="43997D6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29F80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D036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A236F9" w:rsidRPr="00DF7399" w14:paraId="12A64004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CFE2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3CA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A236F9" w:rsidRPr="00DF7399" w14:paraId="09B4848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2842A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0745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A236F9" w:rsidRPr="00DF7399" w14:paraId="746EA16F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D4486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B0D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A236F9" w:rsidRPr="00DF7399" w14:paraId="30658FE8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4192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FADC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A236F9" w:rsidRPr="00DF7399" w14:paraId="63D3C0AC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E83C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7AF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A236F9" w:rsidRPr="00DF7399" w14:paraId="0AA28D5C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3851D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825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A236F9" w:rsidRPr="00DF7399" w14:paraId="511568E8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5C8C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69A2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A236F9" w:rsidRPr="00DF7399" w14:paraId="434E894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66C4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3A55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236F9" w:rsidRPr="00DF7399" w14:paraId="60FAB208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422D5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2343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236F9" w:rsidRPr="00DF7399" w14:paraId="0123C15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CBDF1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82A6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236F9" w:rsidRPr="00DF7399" w14:paraId="2D008A5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D18CC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1D0F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A236F9" w:rsidRPr="00DF7399" w14:paraId="5193F62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6EBF1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3DF6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236F9" w:rsidRPr="00DF7399" w14:paraId="0340D00D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75D09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E97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236F9" w:rsidRPr="00DF7399" w14:paraId="5FB801AE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A2C15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05A9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236F9" w:rsidRPr="00DF7399" w14:paraId="668E7C19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54F85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7CF3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236F9" w:rsidRPr="00DF7399" w14:paraId="62CEF6FE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BB4CF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27FE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236F9" w:rsidRPr="00DF7399" w14:paraId="60395816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65633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B9E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A236F9" w:rsidRPr="00DF7399" w14:paraId="21979028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5325D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E29D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A236F9" w:rsidRPr="00DF7399" w14:paraId="456A9B9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21051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DFB2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A236F9" w:rsidRPr="00DF7399" w14:paraId="68D933FC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EAC5F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6FCE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A236F9" w:rsidRPr="00DF7399" w14:paraId="1D812B25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C37F1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F9E2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236F9" w:rsidRPr="00DF7399" w14:paraId="5C4ADF84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0EE53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NR_MT_SDT-UEConTest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D5B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236F9" w:rsidRPr="00DF7399" w14:paraId="60838846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DA57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B040" w14:textId="4551F609" w:rsidR="00A236F9" w:rsidRPr="00A236F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5</w:t>
            </w:r>
          </w:p>
        </w:tc>
      </w:tr>
      <w:tr w:rsidR="00A236F9" w:rsidRPr="00DF7399" w14:paraId="1001C6E1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FDD8A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D77E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236F9" w:rsidRPr="00DF7399" w14:paraId="20AE4A16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771DE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1A1A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A236F9" w:rsidRPr="00DF7399" w14:paraId="3B78C0EC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D0488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CDBD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A236F9" w:rsidRPr="00DF7399" w14:paraId="606F2150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E01D7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625B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A236F9" w:rsidRPr="00DF7399" w14:paraId="743DEA46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DD541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D44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A236F9" w:rsidRPr="00DF7399" w14:paraId="5B0F39EB" w14:textId="77777777" w:rsidTr="00A236F9">
        <w:trPr>
          <w:trHeight w:val="29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17AC4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IoT_NTN_extLband-UEConTest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6413" w14:textId="77777777" w:rsidR="00A236F9" w:rsidRPr="00DF7399" w:rsidRDefault="00A236F9" w:rsidP="00A236F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3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6E17D07E" w14:textId="77777777" w:rsidR="00044DAD" w:rsidRDefault="00044DAD" w:rsidP="007A6AE8"/>
    <w:p w14:paraId="419251DE" w14:textId="6BC00E0B" w:rsidR="00B55BB6" w:rsidRDefault="0069306C" w:rsidP="0069306C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1477" w:type="dxa"/>
        <w:tblLayout w:type="fixed"/>
        <w:tblLook w:val="04A0" w:firstRow="1" w:lastRow="0" w:firstColumn="1" w:lastColumn="0" w:noHBand="0" w:noVBand="1"/>
      </w:tblPr>
      <w:tblGrid>
        <w:gridCol w:w="1380"/>
        <w:gridCol w:w="4427"/>
        <w:gridCol w:w="992"/>
        <w:gridCol w:w="897"/>
        <w:gridCol w:w="3781"/>
      </w:tblGrid>
      <w:tr w:rsidR="00DF7399" w:rsidRPr="00DF7399" w14:paraId="719D256B" w14:textId="77777777" w:rsidTr="00C159DC">
        <w:trPr>
          <w:trHeight w:val="2400"/>
        </w:trPr>
        <w:tc>
          <w:tcPr>
            <w:tcW w:w="13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08360E8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F739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#</w:t>
            </w:r>
          </w:p>
        </w:tc>
        <w:tc>
          <w:tcPr>
            <w:tcW w:w="44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1CD8F93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F739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4ADE4D9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F739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89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4D54393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F739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378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3323706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F739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DF7399" w:rsidRPr="00DF7399" w14:paraId="1C94EA73" w14:textId="77777777" w:rsidTr="00C159DC">
        <w:trPr>
          <w:trHeight w:val="210"/>
        </w:trPr>
        <w:tc>
          <w:tcPr>
            <w:tcW w:w="138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B1649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RP-251054</w:t>
            </w:r>
          </w:p>
        </w:tc>
        <w:tc>
          <w:tcPr>
            <w:tcW w:w="44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6C01B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NR_CADC_NR_LTE_DC_R16-UEConTest</w:t>
            </w:r>
          </w:p>
        </w:tc>
        <w:tc>
          <w:tcPr>
            <w:tcW w:w="99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89B62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1E8BC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E52A4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DF7399" w:rsidRPr="00DF7399" w14:paraId="085FC70B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F2F7C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RP-251055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18310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5G_V2X_NRSL_eV2XARC-UEConTest - Pack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1DF26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E8FB8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059CD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DF7399" w:rsidRPr="00DF7399" w14:paraId="02ECB739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63B50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RP-251056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24CB0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5G_V2X_NRSL_eV2XARC-UEConTest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8E6EB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3A36C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54311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DF7399" w:rsidRPr="00DF7399" w14:paraId="26CB5221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3DB41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RP-251057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329A8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NR_RRM_enh-UEConTest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5F9C3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F8BC0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522E6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NR_RRM_enh-UEConTest</w:t>
            </w:r>
          </w:p>
        </w:tc>
      </w:tr>
      <w:tr w:rsidR="00DF7399" w:rsidRPr="00DF7399" w14:paraId="2262036E" w14:textId="77777777" w:rsidTr="00C159DC">
        <w:trPr>
          <w:trHeight w:val="40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1A89B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RP-251058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210CA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NR_CADC_NR_LTE_DC_R17-UEConTest - Pack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EEB20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3107E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08A2F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DF7399" w:rsidRPr="00DF7399" w14:paraId="39460198" w14:textId="77777777" w:rsidTr="00C159DC">
        <w:trPr>
          <w:trHeight w:val="40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2A50E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RP-251059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6F764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NR_CADC_NR_LTE_DC_R17-UEConTest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18738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13F82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24A7C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DF7399" w:rsidRPr="00DF7399" w14:paraId="4075C9F5" w14:textId="77777777" w:rsidTr="00C159DC">
        <w:trPr>
          <w:trHeight w:val="40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B7FEC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B715D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NR_UE_PC2_R17_CADC_SUL_xBDL_yBUL-UEConTest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CD3C8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990BE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6B2BA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NR_UE_PC2_R17_CADC_SUL_xBDL_yBUL-UEConTest</w:t>
            </w:r>
          </w:p>
        </w:tc>
      </w:tr>
      <w:tr w:rsidR="00DF7399" w:rsidRPr="00DF7399" w14:paraId="62936220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D1894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8B66D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NR_FR2_FWA_Bn257_Bn258-UEConTest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F62DD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495DC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9EAE5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NR_FR2_FWA_Bn257_Bn258-UEConTest</w:t>
            </w:r>
          </w:p>
        </w:tc>
      </w:tr>
      <w:tr w:rsidR="00DF7399" w:rsidRPr="00DF7399" w14:paraId="33D7FD20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283EA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F7F6C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NR_NTN_solutions_plus_CT-UEConTest - Pack 1/4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C37BB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6E47F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CBADD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DF7399" w:rsidRPr="00DF7399" w14:paraId="21F64B84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16721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22CDE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NR_NTN_solutions_plus_CT-UEConTest - Pack 2/4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427EB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054CD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628E3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DF7399" w:rsidRPr="00DF7399" w14:paraId="2DFB2074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BBCCA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A6603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NR_NTN_solutions_plus_CT-UEConTest - Pack 3/4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C5A6A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97FC7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BDFF6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DF7399" w:rsidRPr="00DF7399" w14:paraId="733316B7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18D16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26B01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NR_NTN_solutions_plus_CT-UEConTest - Pack 4/4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3E415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5E72E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6B449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DF7399" w:rsidRPr="00DF7399" w14:paraId="4F8EB4F1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FB5DB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4743C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FFB3E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6A9B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C9E62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DF7399" w:rsidRPr="00DF7399" w14:paraId="576AC9C4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C04E6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8D935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NR_SL_relay-UEConTest - Pack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5B934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2EF17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F29C8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NR_SL_relay-UEConTest</w:t>
            </w:r>
          </w:p>
        </w:tc>
      </w:tr>
      <w:tr w:rsidR="00DF7399" w:rsidRPr="00DF7399" w14:paraId="6E2700E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CB5A4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53ACE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NR_SL_relay-UEConTest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D534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11264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F58CC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NR_SL_relay-UEConTest</w:t>
            </w:r>
          </w:p>
        </w:tc>
      </w:tr>
      <w:tr w:rsidR="00DF7399" w:rsidRPr="00DF7399" w14:paraId="21C79B4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5B018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RP-251069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57517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NR_bands_UL_MIMO_R18-UEConTest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DD3AD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281B0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A2E21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NR_bands_UL_MIMO_R18-UEConTest</w:t>
            </w:r>
          </w:p>
        </w:tc>
      </w:tr>
      <w:tr w:rsidR="00DF7399" w:rsidRPr="00DF7399" w14:paraId="6320EF02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9D3C0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15943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E3E57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E7B3C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E8C6D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DF7399" w:rsidRPr="00DF7399" w14:paraId="3A840CFC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7E15D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17B09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HPUE_NR_FR1_FDD_R18-UEConTest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DE7D8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18B5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CB5B8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HPUE_NR_FR1_FDD_R18-UEConTest</w:t>
            </w:r>
          </w:p>
        </w:tc>
      </w:tr>
      <w:tr w:rsidR="00DF7399" w:rsidRPr="00DF7399" w14:paraId="655E49D4" w14:textId="77777777" w:rsidTr="00C159DC">
        <w:trPr>
          <w:trHeight w:val="42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F2F47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98652C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6E25D2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ADC526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71372A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DF7399" w:rsidRPr="00DF7399" w14:paraId="77D4311F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4348B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499A9A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NR_ATG-UEConTest - Pack 1/3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BCE52E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B0EA62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1C6ED1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DF7399" w:rsidRPr="00DF7399" w14:paraId="0C0C4B6C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6D735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EF8F6D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NR_ATG-UEConTest - Pack 2/3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5E1DDF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AC9C41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F30B7B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DF7399" w:rsidRPr="00DF7399" w14:paraId="43F7EC5D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B62AA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8E2566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NR_ATG-UEConTest - Pack 3/3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3D9BC4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8D5C4A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1A2B31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DF7399" w:rsidRPr="00DF7399" w14:paraId="21BD616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33856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917D2F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4Rx_NR_bands_R18-UEConTest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7C59D4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8EE71E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454037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4Rx_NR_bands_R18-UEConTest</w:t>
            </w:r>
          </w:p>
        </w:tc>
      </w:tr>
      <w:tr w:rsidR="00DF7399" w:rsidRPr="00DF7399" w14:paraId="54719FB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4ED46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377CC3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BA1CBB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ED0E3F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485855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DF7399" w:rsidRPr="00DF7399" w14:paraId="17DDDB47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097D2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135886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NR_DualTxRx_MUSIM-UEConTest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37E338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14D3AE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09891C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NR_DualTxRx_MUSIM-UEConTest</w:t>
            </w:r>
          </w:p>
        </w:tc>
      </w:tr>
      <w:tr w:rsidR="00DF7399" w:rsidRPr="00DF7399" w14:paraId="12F8B6B4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32000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RP-251079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388A40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CR Pack on NR_redcap_enh_plus_CT1-UEConTest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1C9470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768B3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F876F6" w14:textId="77777777" w:rsidR="00DF7399" w:rsidRPr="00071903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71903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DF7399" w:rsidRPr="00DF7399" w14:paraId="39E5B55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85CA4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AD795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NR_XR_enh_plus_CT1-UEConTest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56C0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DF205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E784F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NR_XR_enh_plus_CT1-UEConTest</w:t>
            </w:r>
          </w:p>
        </w:tc>
      </w:tr>
      <w:tr w:rsidR="00DF7399" w:rsidRPr="00DF7399" w14:paraId="0CB8D4ED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6B169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4D561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LTE_900MHz_US-UEConTest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EDCBD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B2A6A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AFB4D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LTE_900MHz_US-UEConTest</w:t>
            </w:r>
          </w:p>
        </w:tc>
      </w:tr>
      <w:tr w:rsidR="00DF7399" w:rsidRPr="00DF7399" w14:paraId="034D20F4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CD4C8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FCEAD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CA559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420B4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B8381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DF7399" w:rsidRPr="00DF7399" w14:paraId="602BA08C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F5EC8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7F161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NR_ENDC_RF_FR1_enh2-UEConTest - Pack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7F392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C1AF3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6AD2F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DF7399" w:rsidRPr="00DF7399" w14:paraId="7715CF0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BB06C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FF098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NR_ENDC_RF_FR1_enh2-UEConTest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1D841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605BF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B4D9D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DF7399" w:rsidRPr="00DF7399" w14:paraId="141A9BFB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4ACD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5797D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Netw_Energy_NR-UEConTest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68BD8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3B437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976C1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Netw_Energy_NR-UEConTest</w:t>
            </w:r>
          </w:p>
        </w:tc>
      </w:tr>
      <w:tr w:rsidR="00DF7399" w:rsidRPr="00DF7399" w14:paraId="3875FDC7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DE95B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21994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01AA1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E7B6E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61C2A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DF7399" w:rsidRPr="00DF7399" w14:paraId="4A23F6AC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95851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1FE6B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NR_MC_enh-UEConTest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E239F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D6A9E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3FC2E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NR_MC_enh-UEConTest</w:t>
            </w:r>
          </w:p>
        </w:tc>
      </w:tr>
      <w:tr w:rsidR="00DF7399" w:rsidRPr="00DF7399" w14:paraId="04BECAD2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BB028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5C809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NR_MIMO_evo_DL_UL-UEConTest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BDACE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9F969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607D9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NR_MIMO_evo_DL_UL-UEConTest</w:t>
            </w:r>
          </w:p>
        </w:tc>
      </w:tr>
      <w:tr w:rsidR="00DF7399" w:rsidRPr="00DF7399" w14:paraId="4008B159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77A04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RP-251089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4C69E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NR_MIMO_OTA_enh-UEConTest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88BAC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71828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A8B3D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NR_MIMO_OTA_enh-UEConTest</w:t>
            </w:r>
          </w:p>
        </w:tc>
      </w:tr>
      <w:tr w:rsidR="00DF7399" w:rsidRPr="00DF7399" w14:paraId="2F9B8981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88868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9E2DF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55D0F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3E801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C44BC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DF7399" w:rsidRPr="00DF7399" w14:paraId="211321C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F6E88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43C55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NR_MT_SDT-UEConTest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F6279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58CFC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27C09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NR_MT_SDT-UEConTest</w:t>
            </w:r>
          </w:p>
        </w:tc>
      </w:tr>
      <w:tr w:rsidR="00DF7399" w:rsidRPr="00DF7399" w14:paraId="36156092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04152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AD548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NR_IDC_enh-UEConTest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90E8E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43DDA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9B338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NR_IDC_enh-UEConTest</w:t>
            </w:r>
          </w:p>
        </w:tc>
      </w:tr>
      <w:tr w:rsidR="00DF7399" w:rsidRPr="00DF7399" w14:paraId="4B8D4110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268B4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RP-251093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BA964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253B6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659FA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A9FE4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DF7399" w:rsidRPr="00DF7399" w14:paraId="7C6045A0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05D70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172E0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eNPN_Ph2-NGRAN_plus_CT1-UEConTest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4E113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F683A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58B5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eNPN_Ph2-NGRAN_plus_CT1-UEConTest</w:t>
            </w:r>
          </w:p>
        </w:tc>
      </w:tr>
      <w:tr w:rsidR="00DF7399" w:rsidRPr="00DF7399" w14:paraId="195FC86F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5BF8F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6B270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NR_pos_enh2-UEConTest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C4DE5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93265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32DD4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DF7399" w:rsidRPr="00DF7399" w14:paraId="141354AF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9038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27E95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NR_Mob_enh2-UEConTest - Pack 1/3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E9B8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11280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38EE1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DF7399" w:rsidRPr="00DF7399" w14:paraId="792B56D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A46D0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F6986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NR_Mob_enh2-UEConTest - Pack 2/3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4092F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53ADF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46475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DF7399" w:rsidRPr="00DF7399" w14:paraId="74ED142F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AFD44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6F244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NR_Mob_enh2-UEConTest - Pack 3/3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CF56A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3C8B4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B8F71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DF7399" w:rsidRPr="00DF7399" w14:paraId="63529073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2C560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RP-251099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EE4CC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IoT_NTN_extLband-UEConTest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0515A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1CCF4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48E3A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IoT_NTN_extLband-UEConTest</w:t>
            </w:r>
          </w:p>
        </w:tc>
      </w:tr>
      <w:tr w:rsidR="00DF7399" w:rsidRPr="00DF7399" w14:paraId="3D67F988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7C859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1E98D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NR_FR1_TRP_TRS_enh-UEConTest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DA9B5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854E2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137B2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NR_FR1_TRP_TRS_enh-UEConTest</w:t>
            </w:r>
          </w:p>
        </w:tc>
      </w:tr>
      <w:tr w:rsidR="00DF7399" w:rsidRPr="00DF7399" w14:paraId="00EF8C24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DCADF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0BF67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FA089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297EB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F04E1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DF7399" w:rsidRPr="00DF7399" w14:paraId="2D191CA1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DFE9C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17CFE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NR_NTN_enh_plus_CT-UEConTest - Pack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8EE19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71FA5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9CF96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NR_NTN_enh_plus_CT-UEConTest</w:t>
            </w:r>
          </w:p>
        </w:tc>
      </w:tr>
      <w:tr w:rsidR="00DF7399" w:rsidRPr="00DF7399" w14:paraId="174E0398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6C28E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68F1C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NR_NTN_enh_plus_CT-UEConTest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10B91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9A422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E7FFD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NR_NTN_enh_plus_CT-UEConTest</w:t>
            </w:r>
          </w:p>
        </w:tc>
      </w:tr>
      <w:tr w:rsidR="00DF7399" w:rsidRPr="00DF7399" w14:paraId="3A64A647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EC8BB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B835A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NR_MG_enh2-UEConTest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F0446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7C13D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12918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DF7399" w:rsidRPr="00DF7399" w14:paraId="082DF897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4BD64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68052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NG_RTC_IMS_dataCH-UEConTest - Pack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9AC58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9942A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9E123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NG_RTC_IMS_dataCH-UEConTest</w:t>
            </w:r>
          </w:p>
        </w:tc>
      </w:tr>
      <w:tr w:rsidR="00DF7399" w:rsidRPr="00DF7399" w14:paraId="35B9A89E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A6713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51A22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NG_RTC_IMS_dataCH-UEConTest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C63F8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7F1E7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BFA21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NG_RTC_IMS_dataCH-UEConTest</w:t>
            </w:r>
          </w:p>
        </w:tc>
      </w:tr>
      <w:tr w:rsidR="00DF7399" w:rsidRPr="00DF7399" w14:paraId="0E296043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86769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80336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NR_UAV_plus_CT1-UEConTest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3FF6B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13.4.36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E99D1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3C021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NR_UAV_plus_CT1-UEConTest</w:t>
            </w:r>
          </w:p>
        </w:tc>
      </w:tr>
      <w:tr w:rsidR="00DF7399" w:rsidRPr="00DF7399" w14:paraId="22ABBFB2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EA27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8B649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eCallCEN-UEConTest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9E683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10054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A6663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eCallCEN-UEConTest</w:t>
            </w:r>
          </w:p>
        </w:tc>
      </w:tr>
      <w:tr w:rsidR="00DF7399" w:rsidRPr="00DF7399" w14:paraId="1BFC473B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E5CB3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RP-251109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B27FC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NR_n28_PC2_40MHz_CBW-UEConTest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DD045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13.5.2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FC013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C6F6F0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NR_n28_PC2_40MHz_CBW-UEConTest</w:t>
            </w:r>
          </w:p>
        </w:tc>
      </w:tr>
      <w:tr w:rsidR="00DF7399" w:rsidRPr="00DF7399" w14:paraId="2C4747A2" w14:textId="77777777" w:rsidTr="00C159DC">
        <w:trPr>
          <w:trHeight w:val="60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456798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A3FECB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MCProtoc17_enh3MCPTT_eMCData3_MCOver5GS-UEConTest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72A404" w14:textId="1976952A" w:rsidR="00DF7399" w:rsidRPr="00DF7399" w:rsidRDefault="00A531B2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0AE101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66BC0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MCProtoc17_enh3MCPTT_eMCData3_MCOver5GS-UEConTest</w:t>
            </w:r>
          </w:p>
        </w:tc>
      </w:tr>
      <w:tr w:rsidR="00DF7399" w:rsidRPr="00DF7399" w14:paraId="1FC5EFE7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93E07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168A5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C73C3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F1FA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4DBFD9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DF7399" w:rsidRPr="00DF7399" w14:paraId="35243B3C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91455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1ECF7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09B11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DAB2DD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0CB262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DF7399" w:rsidRPr="00DF7399" w14:paraId="0C4AEE59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013A46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25623A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3619E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8C4355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FFBEE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DF7399" w:rsidRPr="00DF7399" w14:paraId="6A05488F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A684A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3CD17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TEI11_Test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3C9C4C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44CFD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E59EAE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TEI11_Test</w:t>
            </w:r>
          </w:p>
        </w:tc>
      </w:tr>
      <w:tr w:rsidR="00DF7399" w:rsidRPr="00DF7399" w14:paraId="0C3A9EE5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BD7D7F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847263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25267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418FA7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30CD24" w14:textId="77777777" w:rsidR="00DF7399" w:rsidRPr="00DF7399" w:rsidRDefault="00DF7399" w:rsidP="00DF7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C159DC" w:rsidRPr="00DF7399" w14:paraId="08C15ED6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118327" w14:textId="40667D31" w:rsidR="00C159DC" w:rsidRPr="00CB7013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013">
              <w:rPr>
                <w:rFonts w:ascii="Arial" w:hAnsi="Arial" w:cs="Arial"/>
                <w:color w:val="FF0000"/>
                <w:sz w:val="16"/>
                <w:szCs w:val="16"/>
              </w:rPr>
              <w:t>RP-2511</w:t>
            </w:r>
            <w:r w:rsidR="004B7413" w:rsidRPr="00CB7013">
              <w:rPr>
                <w:rFonts w:ascii="Arial" w:hAnsi="Arial" w:cs="Arial"/>
                <w:color w:val="FF0000"/>
                <w:sz w:val="16"/>
                <w:szCs w:val="16"/>
              </w:rPr>
              <w:t>40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E15A2B" w14:textId="7F2050D9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DF7399">
              <w:rPr>
                <w:rFonts w:ascii="Arial" w:hAnsi="Arial" w:cs="Arial"/>
                <w:sz w:val="16"/>
                <w:szCs w:val="16"/>
              </w:rPr>
              <w:t>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4CE5C9" w14:textId="2493E2E0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181267" w14:textId="58736871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86F713" w14:textId="3E5E7FD0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DF7399">
              <w:rPr>
                <w:rFonts w:ascii="Arial" w:hAnsi="Arial" w:cs="Arial"/>
                <w:sz w:val="16"/>
                <w:szCs w:val="16"/>
              </w:rPr>
              <w:t>_Test</w:t>
            </w:r>
          </w:p>
        </w:tc>
      </w:tr>
      <w:tr w:rsidR="00C159DC" w:rsidRPr="00DF7399" w14:paraId="4F023A9B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EE6F3D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2E4BE8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22C777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4B0550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1782D1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C159DC" w:rsidRPr="00DF7399" w14:paraId="75E1DF6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8F2C5E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A5E6BE" w14:textId="512C7221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 xml:space="preserve">CR Pack on TEI15_Test - Pack </w:t>
            </w:r>
            <w:r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91E3A2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D6AB2C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719159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C159DC" w:rsidRPr="00DF7399" w14:paraId="0872A046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44EEC6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891923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TEI15_Test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96539E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12B0A2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0F27B2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C159DC" w:rsidRPr="00DF7399" w14:paraId="2AD3598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33C31C" w14:textId="5513B119" w:rsidR="00C159DC" w:rsidRPr="00CB7013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013">
              <w:rPr>
                <w:rFonts w:ascii="Arial" w:hAnsi="Arial" w:cs="Arial"/>
                <w:color w:val="FF0000"/>
                <w:sz w:val="16"/>
                <w:szCs w:val="16"/>
              </w:rPr>
              <w:t>RP-2511</w:t>
            </w:r>
            <w:r w:rsidR="004B7413" w:rsidRPr="00CB7013">
              <w:rPr>
                <w:rFonts w:ascii="Arial" w:hAnsi="Arial" w:cs="Arial"/>
                <w:color w:val="FF0000"/>
                <w:sz w:val="16"/>
                <w:szCs w:val="16"/>
              </w:rPr>
              <w:t>38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D0C39E" w14:textId="245ED649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DF7399">
              <w:rPr>
                <w:rFonts w:ascii="Arial" w:hAnsi="Arial" w:cs="Arial"/>
                <w:sz w:val="16"/>
                <w:szCs w:val="16"/>
              </w:rPr>
              <w:t xml:space="preserve">_Test - Pack </w:t>
            </w:r>
            <w:r>
              <w:rPr>
                <w:rFonts w:ascii="Arial" w:hAnsi="Arial" w:cs="Arial"/>
                <w:sz w:val="16"/>
                <w:szCs w:val="16"/>
              </w:rPr>
              <w:t>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ED51F4" w14:textId="08649768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6DB10C" w14:textId="161117BF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2DBDB3" w14:textId="35B0B44C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DF7399">
              <w:rPr>
                <w:rFonts w:ascii="Arial" w:hAnsi="Arial" w:cs="Arial"/>
                <w:sz w:val="16"/>
                <w:szCs w:val="16"/>
              </w:rPr>
              <w:t>_Test</w:t>
            </w:r>
          </w:p>
        </w:tc>
      </w:tr>
      <w:tr w:rsidR="00C159DC" w:rsidRPr="00DF7399" w14:paraId="5800C485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9CA6F7" w14:textId="4ECD1F2B" w:rsidR="00C159DC" w:rsidRPr="00CB7013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013">
              <w:rPr>
                <w:rFonts w:ascii="Arial" w:hAnsi="Arial" w:cs="Arial"/>
                <w:color w:val="FF0000"/>
                <w:sz w:val="16"/>
                <w:szCs w:val="16"/>
              </w:rPr>
              <w:t>RP-2511</w:t>
            </w:r>
            <w:r w:rsidR="004B7413" w:rsidRPr="00CB7013">
              <w:rPr>
                <w:rFonts w:ascii="Arial" w:hAnsi="Arial" w:cs="Arial"/>
                <w:color w:val="FF0000"/>
                <w:sz w:val="16"/>
                <w:szCs w:val="16"/>
              </w:rPr>
              <w:t>39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BE3FCD" w14:textId="4741A6CA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DF7399">
              <w:rPr>
                <w:rFonts w:ascii="Arial" w:hAnsi="Arial" w:cs="Arial"/>
                <w:sz w:val="16"/>
                <w:szCs w:val="16"/>
              </w:rPr>
              <w:t>_Test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A26ECC" w14:textId="103CF7F6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813AFD" w14:textId="0E0158BC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C0BC34" w14:textId="70711A6D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DF7399">
              <w:rPr>
                <w:rFonts w:ascii="Arial" w:hAnsi="Arial" w:cs="Arial"/>
                <w:sz w:val="16"/>
                <w:szCs w:val="16"/>
              </w:rPr>
              <w:t>_Test</w:t>
            </w:r>
          </w:p>
        </w:tc>
      </w:tr>
      <w:tr w:rsidR="00C159DC" w:rsidRPr="00DF7399" w14:paraId="1EA26A31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7B5148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RP-251119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EA054F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TEI17_Test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DA6C7B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80A125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B2E906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C159DC" w:rsidRPr="00DF7399" w14:paraId="2E3A2A49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D09990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RP-251120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A01941" w14:textId="2C6D3651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 xml:space="preserve">CR Pack on TEI18_Test - Pack </w:t>
            </w:r>
            <w:r>
              <w:rPr>
                <w:rFonts w:ascii="Arial" w:hAnsi="Arial" w:cs="Arial"/>
                <w:sz w:val="16"/>
                <w:szCs w:val="16"/>
              </w:rPr>
              <w:t>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F5BAB1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07D750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DC0F0C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C159DC" w:rsidRPr="00DF7399" w14:paraId="0659545A" w14:textId="77777777" w:rsidTr="00C159DC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74EDCB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7399">
              <w:rPr>
                <w:rFonts w:ascii="Arial" w:hAnsi="Arial" w:cs="Arial"/>
                <w:color w:val="000000"/>
                <w:sz w:val="16"/>
                <w:szCs w:val="16"/>
              </w:rPr>
              <w:t>RP-251121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D32BDD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CR Pack on TEI18_Test - Pack 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4669B8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5286AB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052B41" w14:textId="77777777" w:rsidR="00C159DC" w:rsidRPr="00DF7399" w:rsidRDefault="00C159DC" w:rsidP="00C159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CB7013" w:rsidRPr="00DF7399" w14:paraId="790A999F" w14:textId="77777777" w:rsidTr="00CB7013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293954" w14:textId="70A0D9AE" w:rsidR="00CB7013" w:rsidRPr="00CB7013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013">
              <w:rPr>
                <w:color w:val="FF0000"/>
              </w:rPr>
              <w:t>RP-251173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88FCAC" w14:textId="1FE97A23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85C57">
              <w:t>R5s CRs from RAN5 electronic meeting ‘#2025-TTCN email’ (batch 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520BF5" w14:textId="6F235CC8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A175B1" w14:textId="25C21654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CF047" w14:textId="21DF4AEA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B7013" w:rsidRPr="00DF7399" w14:paraId="7CA4DF1F" w14:textId="77777777" w:rsidTr="00CB7013">
        <w:trPr>
          <w:trHeight w:val="210"/>
        </w:trPr>
        <w:tc>
          <w:tcPr>
            <w:tcW w:w="13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B4740E" w14:textId="62BB84B5" w:rsidR="00CB7013" w:rsidRPr="00CB7013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013">
              <w:rPr>
                <w:color w:val="FF0000"/>
              </w:rPr>
              <w:t>RP-251174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D50A56" w14:textId="1BF0A17B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85C57">
              <w:t xml:space="preserve">R5s CRs from RAN5 electronic meeting ‘#2025-TTCN email’ (batch </w:t>
            </w:r>
            <w:r>
              <w:t>2</w:t>
            </w:r>
            <w:r w:rsidRPr="00285C57"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FA697F" w14:textId="09662B1A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F7399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AE0879" w14:textId="3F86BB0A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87F3E7" w14:textId="0E49C7E8" w:rsidR="00CB7013" w:rsidRPr="00DF7399" w:rsidRDefault="00CB7013" w:rsidP="00CB7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1FD86D93" w14:textId="77777777" w:rsidR="0060254C" w:rsidRDefault="0060254C" w:rsidP="00DF7399"/>
    <w:bookmarkEnd w:id="0"/>
    <w:p w14:paraId="11B51E39" w14:textId="0F7FE430" w:rsidR="009C7F23" w:rsidRDefault="0069306C" w:rsidP="004147E0">
      <w:pPr>
        <w:pStyle w:val="TH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2580" w:type="dxa"/>
        <w:jc w:val="center"/>
        <w:tblLook w:val="04A0" w:firstRow="1" w:lastRow="0" w:firstColumn="1" w:lastColumn="0" w:noHBand="0" w:noVBand="1"/>
      </w:tblPr>
      <w:tblGrid>
        <w:gridCol w:w="1200"/>
        <w:gridCol w:w="1380"/>
      </w:tblGrid>
      <w:tr w:rsidR="000F4B1C" w:rsidRPr="000F4B1C" w14:paraId="5BAA197E" w14:textId="77777777" w:rsidTr="00F27533">
        <w:trPr>
          <w:trHeight w:val="25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470E6DA7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0F4B1C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0F917E6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0F4B1C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0F4B1C" w:rsidRPr="000F4B1C" w14:paraId="2E127ED1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D0D7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885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27592B13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E747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4FF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5CDE208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380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C40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4DED84F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CEC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ED40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74629842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EED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D35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28AB09DC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176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EAB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4120C4BB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1590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0A95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58FC0D0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022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E2F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0F4B1C" w:rsidRPr="000F4B1C" w14:paraId="3EB0404C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AED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69A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0F4B1C" w:rsidRPr="000F4B1C" w14:paraId="157D5176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724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29B9" w14:textId="6734C08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RP-direct</w:t>
            </w:r>
          </w:p>
        </w:tc>
      </w:tr>
      <w:tr w:rsidR="000F4B1C" w:rsidRPr="000F4B1C" w14:paraId="26C89B69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8A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A49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0A1AF1F3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E175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4F4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0F4B1C" w:rsidRPr="000F4B1C" w14:paraId="694D09E6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BAD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83F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0F4B1C" w:rsidRPr="000F4B1C" w14:paraId="392FF691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B4F7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36.509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3D9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2F66FE5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E64E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F8B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0F4B1C" w:rsidRPr="000F4B1C" w14:paraId="5C36EB5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14E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2F8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0F4B1C" w:rsidRPr="000F4B1C" w14:paraId="48D26F2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4345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7FA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8</w:t>
            </w:r>
          </w:p>
        </w:tc>
      </w:tr>
      <w:tr w:rsidR="000F4B1C" w:rsidRPr="000F4B1C" w14:paraId="54891083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0A0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ACD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0F4B1C" w:rsidRPr="000F4B1C" w14:paraId="39339DE5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671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3CE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29</w:t>
            </w:r>
          </w:p>
        </w:tc>
      </w:tr>
      <w:tr w:rsidR="000F4B1C" w:rsidRPr="000F4B1C" w14:paraId="71A00251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3F9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94A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8</w:t>
            </w:r>
          </w:p>
        </w:tc>
      </w:tr>
      <w:tr w:rsidR="000F4B1C" w:rsidRPr="000F4B1C" w14:paraId="1734FFBF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BEF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9033" w14:textId="1FA72CB4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+ 1 RP-direct</w:t>
            </w:r>
          </w:p>
        </w:tc>
      </w:tr>
      <w:tr w:rsidR="000F4B1C" w:rsidRPr="000F4B1C" w14:paraId="64E7FCD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08BE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505E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5DB4BB06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A40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F41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6F821176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C1B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C42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2769577D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E16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9E1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0940E5E2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1C8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DAE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0F4B1C" w:rsidRPr="000F4B1C" w14:paraId="1E9EE3DD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C78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30E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740371BC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55F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1BB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7BE7CED3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232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1BC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16579E0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689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737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6690616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370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083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0F4B1C" w:rsidRPr="000F4B1C" w14:paraId="4F0F32B4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849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006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47EDC0A3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01B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0A58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3ECDD0E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11F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22E0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751AED61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0C7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86F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39F5ACAD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8F1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FC2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26</w:t>
            </w:r>
          </w:p>
        </w:tc>
      </w:tr>
      <w:tr w:rsidR="000F4B1C" w:rsidRPr="000F4B1C" w14:paraId="4B59BD2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456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A6F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7</w:t>
            </w:r>
          </w:p>
        </w:tc>
      </w:tr>
      <w:tr w:rsidR="000F4B1C" w:rsidRPr="000F4B1C" w14:paraId="7330C476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506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B98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0F4B1C" w:rsidRPr="000F4B1C" w14:paraId="4F17128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E14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FE6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019EF64A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9FF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0DB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0CD9EFFD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143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E5E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6</w:t>
            </w:r>
          </w:p>
        </w:tc>
      </w:tr>
      <w:tr w:rsidR="000F4B1C" w:rsidRPr="000F4B1C" w14:paraId="5513835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6B1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40D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0F4B1C" w:rsidRPr="000F4B1C" w14:paraId="3D32264D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872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295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0F4B1C" w:rsidRPr="000F4B1C" w14:paraId="61A43F0A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26F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FCFC" w14:textId="3A96CCC6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+ 1 RP-direct</w:t>
            </w:r>
          </w:p>
        </w:tc>
      </w:tr>
      <w:tr w:rsidR="000F4B1C" w:rsidRPr="000F4B1C" w14:paraId="7876ED48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474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AD0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6</w:t>
            </w:r>
          </w:p>
        </w:tc>
      </w:tr>
      <w:tr w:rsidR="000F4B1C" w:rsidRPr="000F4B1C" w14:paraId="623959B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CEF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355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0F4B1C" w:rsidRPr="000F4B1C" w14:paraId="70ACC1F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BF2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6CA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4EE5A4F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1520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3D2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7EC5651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70D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BAC9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52</w:t>
            </w:r>
          </w:p>
        </w:tc>
      </w:tr>
      <w:tr w:rsidR="000F4B1C" w:rsidRPr="000F4B1C" w14:paraId="69A0AB84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2CC5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86DE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0F4B1C" w:rsidRPr="000F4B1C" w14:paraId="4562811F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E1F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7B20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0F4B1C" w:rsidRPr="000F4B1C" w14:paraId="511BFCD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5DE5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200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122</w:t>
            </w:r>
          </w:p>
        </w:tc>
      </w:tr>
      <w:tr w:rsidR="000F4B1C" w:rsidRPr="000F4B1C" w14:paraId="5675A12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9CC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DA6E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0F4B1C" w:rsidRPr="000F4B1C" w14:paraId="3D49EF3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296E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54D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0F4B1C" w:rsidRPr="000F4B1C" w14:paraId="09D6DFA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E2A7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FA0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0F4B1C" w:rsidRPr="000F4B1C" w14:paraId="55FB149E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BB9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CEE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9</w:t>
            </w:r>
          </w:p>
        </w:tc>
      </w:tr>
      <w:tr w:rsidR="000F4B1C" w:rsidRPr="000F4B1C" w14:paraId="5F24346C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C5F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7DE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26</w:t>
            </w:r>
          </w:p>
        </w:tc>
      </w:tr>
      <w:tr w:rsidR="000F4B1C" w:rsidRPr="000F4B1C" w14:paraId="37C29D07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ED9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E2AA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95</w:t>
            </w:r>
          </w:p>
        </w:tc>
      </w:tr>
      <w:tr w:rsidR="000F4B1C" w:rsidRPr="000F4B1C" w14:paraId="7B6637F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E66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38.523-2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63C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0F4B1C" w:rsidRPr="000F4B1C" w14:paraId="49A82DF5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E02F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376E" w14:textId="67F97F3C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+ 1 RP-direct</w:t>
            </w:r>
          </w:p>
        </w:tc>
      </w:tr>
      <w:tr w:rsidR="000F4B1C" w:rsidRPr="000F4B1C" w14:paraId="7CF04950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F648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FFAC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151</w:t>
            </w:r>
          </w:p>
        </w:tc>
      </w:tr>
      <w:tr w:rsidR="000F4B1C" w:rsidRPr="000F4B1C" w14:paraId="64BF342F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8E7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C772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9</w:t>
            </w:r>
          </w:p>
        </w:tc>
      </w:tr>
      <w:tr w:rsidR="000F4B1C" w:rsidRPr="000F4B1C" w14:paraId="37D9C672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CBC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C5C3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0F4B1C" w:rsidRPr="000F4B1C" w14:paraId="6E4F25F8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DFF4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53A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56</w:t>
            </w:r>
          </w:p>
        </w:tc>
      </w:tr>
      <w:tr w:rsidR="000F4B1C" w:rsidRPr="000F4B1C" w14:paraId="0479EEE4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9D2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610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0F4B1C" w:rsidRPr="000F4B1C" w14:paraId="4F98633A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590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1DDD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0F4B1C" w:rsidRPr="000F4B1C" w14:paraId="5277C052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8DE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84A1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1E5C9F0B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ED98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CEF7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2BEEF5E5" w14:textId="77777777" w:rsidTr="00F2753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1D25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B1C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FE76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0F4B1C" w:rsidRPr="000F4B1C" w14:paraId="5B6B872E" w14:textId="77777777" w:rsidTr="00F27533">
        <w:trPr>
          <w:trHeight w:val="25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23CB" w14:textId="77777777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CECE" w14:textId="5D13035B" w:rsidR="000F4B1C" w:rsidRPr="000F4B1C" w:rsidRDefault="000F4B1C" w:rsidP="000F4B1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0F4B1C">
              <w:rPr>
                <w:rFonts w:ascii="Arial" w:hAnsi="Arial" w:cs="Arial"/>
                <w:color w:val="000000"/>
              </w:rPr>
              <w:t>890</w:t>
            </w:r>
            <w:r>
              <w:rPr>
                <w:rFonts w:ascii="Arial" w:hAnsi="Arial" w:cs="Arial"/>
                <w:color w:val="000000"/>
              </w:rPr>
              <w:t>+4 RP-direct</w:t>
            </w:r>
          </w:p>
        </w:tc>
      </w:tr>
    </w:tbl>
    <w:p w14:paraId="3BCC8620" w14:textId="77777777" w:rsidR="00CD1D1A" w:rsidRDefault="00CD1D1A" w:rsidP="004979A0"/>
    <w:p w14:paraId="26AC65C9" w14:textId="5997FA2D" w:rsidR="0060254C" w:rsidRDefault="00C95C03" w:rsidP="00A12455">
      <w:pPr>
        <w:pStyle w:val="TH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jc w:val="center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9D2" w14:textId="674476C8" w:rsidR="00C95C03" w:rsidRPr="00F978C3" w:rsidRDefault="00C159DC" w:rsidP="00FB1CC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F978C3" w:rsidRPr="0069306C" w14:paraId="65439DA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AB6F" w14:textId="41115377" w:rsidR="00F978C3" w:rsidRPr="0069306C" w:rsidRDefault="00F978C3" w:rsidP="00F978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90E6" w14:textId="7BCFBBDC" w:rsidR="00F978C3" w:rsidRPr="00F978C3" w:rsidRDefault="00C159DC" w:rsidP="00F978C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C95C03" w:rsidRPr="0069306C" w14:paraId="0A24413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EF03" w14:textId="01F4A491" w:rsidR="00C95C03" w:rsidRPr="00F978C3" w:rsidRDefault="007A6AE8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978C3">
              <w:rPr>
                <w:rFonts w:ascii="Calibri" w:hAnsi="Calibri" w:cs="Calibri"/>
                <w:sz w:val="22"/>
                <w:szCs w:val="22"/>
              </w:rPr>
              <w:t>1</w:t>
            </w:r>
            <w:r w:rsidR="00C159DC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C95C03" w:rsidRPr="0069306C" w14:paraId="3A259EB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799F" w14:textId="155C207C" w:rsidR="00C95C03" w:rsidRPr="00F978C3" w:rsidRDefault="00C159DC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C95C03" w:rsidRPr="0069306C" w14:paraId="55EC773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CB3C" w14:textId="41F55BEE" w:rsidR="00C95C03" w:rsidRPr="00F978C3" w:rsidRDefault="00C159DC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4147E0" w:rsidRPr="0069306C" w14:paraId="4A59B11F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E3A8" w14:textId="13AA1FAE" w:rsidR="004147E0" w:rsidRDefault="004147E0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389C9" w14:textId="03AD90EE" w:rsidR="004147E0" w:rsidRDefault="00C159DC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95C03" w:rsidRPr="0069306C" w14:paraId="666110E0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7D34" w14:textId="539E3701" w:rsidR="00C95C03" w:rsidRPr="00F978C3" w:rsidRDefault="00C159DC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C95C03" w:rsidRPr="0069306C" w14:paraId="57C228E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233" w14:textId="201ED32C" w:rsidR="00C95C03" w:rsidRPr="00F978C3" w:rsidRDefault="00C159DC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r>
        <w:t>Tdoc list of agreed CRs</w:t>
      </w:r>
      <w:r w:rsidR="004551A8">
        <w:t xml:space="preserve"> and plenary packages</w:t>
      </w:r>
    </w:p>
    <w:p w14:paraId="342DA693" w14:textId="77777777" w:rsidR="00473E1C" w:rsidRDefault="00473E1C" w:rsidP="003443A1"/>
    <w:p w14:paraId="527CE9C0" w14:textId="601C2E6B" w:rsidR="00935262" w:rsidRDefault="00BF2A72" w:rsidP="003443A1">
      <w:r>
        <w:t>890</w:t>
      </w:r>
      <w:r w:rsidR="0069306C">
        <w:t xml:space="preserve"> CRs were agreed at RAN5#10</w:t>
      </w:r>
      <w:r w:rsidR="0060254C">
        <w:t>7</w:t>
      </w:r>
    </w:p>
    <w:tbl>
      <w:tblPr>
        <w:tblW w:w="19273" w:type="dxa"/>
        <w:tblLook w:val="04A0" w:firstRow="1" w:lastRow="0" w:firstColumn="1" w:lastColumn="0" w:noHBand="0" w:noVBand="1"/>
      </w:tblPr>
      <w:tblGrid>
        <w:gridCol w:w="1271"/>
        <w:gridCol w:w="3371"/>
        <w:gridCol w:w="2567"/>
        <w:gridCol w:w="990"/>
        <w:gridCol w:w="1131"/>
        <w:gridCol w:w="877"/>
        <w:gridCol w:w="4850"/>
        <w:gridCol w:w="964"/>
        <w:gridCol w:w="907"/>
        <w:gridCol w:w="967"/>
        <w:gridCol w:w="1378"/>
      </w:tblGrid>
      <w:tr w:rsidR="00935262" w:rsidRPr="00935262" w14:paraId="3D9CE6FC" w14:textId="77777777" w:rsidTr="00935262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5D06C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7D29F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62D02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7D152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446C0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95E61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4C658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84E53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FD94E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EAAE8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DA0D1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526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935262" w:rsidRPr="00935262" w14:paraId="3DE7585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18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R5-251819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A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LTM TC 7.6.20.1 including TTs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4B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19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3D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7D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0E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6A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3847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2C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9D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23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7AAD5AB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2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0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LTM TC 7.6.21.1 including TTs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95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72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C3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8E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79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8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42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60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524562E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C0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4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LTM TC 7.7.15.1 including TTs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FE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51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88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FE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3A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6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3A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48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26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04E7224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29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C8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Annex F for FR2 LTM L1-RSRP test cases including TTs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2F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34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EE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7F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F4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9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1B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B1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E6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35652D1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5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76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6.6.25.2 and 6.6.25.3 for E-UTRAN event-triggered reporting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2F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0C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F8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BA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FF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9B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F1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70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63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118A241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12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3D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 needforgap 6.6.24.1 and 6.6.24.5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C0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F9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FA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DC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EC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75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E6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4E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83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45A9B09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81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6F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 needforgap 6.6.24.2,6.6.24.3, and 6.6.24.4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26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F3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B5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E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A2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4F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C1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1A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17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2BF6104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94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R5-251828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7E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Editor notes and Add TT analysis result to NB-IoT ReEST test cases : 13.3.1.3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B2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USA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C6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9D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8C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79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EA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BF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9C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4C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0C3B09C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48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R5-251829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13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TT ANA for test case 13.3.1.3 for NB IoT NTN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D3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USA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6D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83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C3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A3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83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0467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B6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09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51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58E42C9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4A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R5-251830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7C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test parameters and requirements for LTM L1-RSRP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45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E3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2F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7A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EC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59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D5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BD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4F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3B2BF81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75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64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notes for PC2 and PC1.5 NRCA combos within FR1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58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6E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C1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19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1D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AB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A9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03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6B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3ABA992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80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F2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R18 Less than 5M test cases 6.6.1.12 and 6.6.2.15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50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4D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E9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BF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AB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82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3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75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F7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153582A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C6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C7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Less than 5M test cases TC 6.6.1.12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53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51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12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A2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8D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CA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28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5E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4E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72E199D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2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49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Less than 5M test cases TC 6.6.2.15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86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FE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B9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22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20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43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54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ED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D1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0EA0FD1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A8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R5-251837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86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R18 LTM FR2 test cases 7.3.4.1, 7.3.4.2 and 7.3.4.3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9C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98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D4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8C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C9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C1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0A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B2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BF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1F3789B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C4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R5-251840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F8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7.3.4.3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2B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EA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98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EF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C2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BD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9D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79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E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4D37B5E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FB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AF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LTM FR2 test case 7.3.4.1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87B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44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AD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F1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12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06A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7C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8F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01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09FE26C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A2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DF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LTM FR2 test case 7.3.4.2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00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A0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56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45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23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86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88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9A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0B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1B8188B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7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25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LTM FR2 test case 7.3.4.3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58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11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97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9E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5F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18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A0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5E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5F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65E0F3D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2B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R5-251845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F3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applicability for NR SA FR1 RLM in-sync 3 MHz bandwidth test case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18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70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5E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F0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F3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51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62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E0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B0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413FF8A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EC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R5-251847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C8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Completion of SSB-based RLM IS 6.5.1.16 test case including TT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1B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79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94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90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A6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54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55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52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2A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15E6D17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65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R5-251849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C2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and measurement uncertainty for less than 5 MHz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AD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A8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CD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47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1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64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2E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7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78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156878A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9F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R5-251854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04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MU values for RRM FR2 PC6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88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5B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F2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12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1C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6F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C0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C7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90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RP-251066</w:t>
            </w:r>
          </w:p>
        </w:tc>
      </w:tr>
      <w:tr w:rsidR="00935262" w:rsidRPr="00935262" w14:paraId="52075C9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BE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R5-251860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26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message contents for LTM L1-RSRP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04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AD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C0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28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3C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6C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28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DD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C3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1C06B07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49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R5-251861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FB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SMTC config for concurrent gap TC 6.6.18.2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87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54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2F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07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63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NR_MG_enh-UEConTest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72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D2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8F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CC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C8D5C4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3F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R5-251868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8B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cell configuration for ATG RRM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D4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D5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D3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A8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16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E8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B8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5C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2A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64CB7E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50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R5-251870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C5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RRM Intra-frequency handover test cases in FR1 for ATG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C6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FD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D4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AF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EC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E0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B0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48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3F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624800D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9D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R5-251872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062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RRM Inter-frequency handover test cases in FR1 for ATG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2E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21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1E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2D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AC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4C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B0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55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AD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0F2329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2B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R5-251889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7C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Measurement grids updates for PC6 in Annex M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28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2F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21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07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C5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78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F3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EE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2F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RP-251066</w:t>
            </w:r>
          </w:p>
        </w:tc>
      </w:tr>
      <w:tr w:rsidR="00935262" w:rsidRPr="00935262" w14:paraId="0696F52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E4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R5-251892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44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PC7 update for ACS and IBB tests in 38.521-2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47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1F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51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9A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BD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61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BA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73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F7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335FF7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3B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R5-251893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5A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PC7 MU and TT update for ACS and IBB tests in 38.521-2 Annex F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53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EA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30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81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7B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7A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43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9F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A6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69BDC0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F8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R5-251894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CE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PC7 update for ACS and IBB tests in 38.521-3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71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99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18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30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03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96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41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6C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42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AE93B1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A7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R5-251900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76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PC3 update for OBW UL MIMO test  in 38.521-3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97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82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64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3E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04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E3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BE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74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5C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1BAF46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71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R5-251901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23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Editor note update for NSA 7 NR CCs CA minimum output power test 6.3B.1.4_1.6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4C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12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25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6B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A8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5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0B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8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18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DD150E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A3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R5-251903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EE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notes for PC2 and PC1.5 CA_n41A-n77A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79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95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87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98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7A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F4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E4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6B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25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146EAF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28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73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UE maximum output power for PC2 2CC NRCA combos within FR1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A3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40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EC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ED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E5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84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56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EE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EF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79A0FF0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DF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R5-251907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10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applicability for enhanced receiver type 2 cases for FR1 FDD 4Rx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D4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E3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89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10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AD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C0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B4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98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93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RP-251093</w:t>
            </w:r>
          </w:p>
        </w:tc>
      </w:tr>
      <w:tr w:rsidR="00935262" w:rsidRPr="00935262" w14:paraId="0E11D92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4D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8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applicability for Rel-18 enhanced DMRS for FR1 TDD 4Rx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28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7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BB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D3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53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F7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51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1A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44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365C108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8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R5-251910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1F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PDSCH Performance requirements of Rel-18 enhanced DMRS for FR1 TDD 4Rx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75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A0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BD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78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2C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1A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3D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C6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94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12C013D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BF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R5-251919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E5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for NR FR1 needForGap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39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0D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3F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D6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B4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67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76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6D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43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6ABF2C7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05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R5-251927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37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configuration for speech and RTT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C0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5A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D2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1A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29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18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00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43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A0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358A408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A2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98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Harmonization of eRedCap references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BD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2F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9C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C1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9A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2D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0796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1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90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4A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665CE93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35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eRedCap &amp; eDRX: Test Model updates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EC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ED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2C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9F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21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7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01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4D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40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6666C3F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23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04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 XR enhancements: Initial Test Model updates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97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C2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B8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37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9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92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CF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BB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E2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4C4E631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EA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53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NR_Mob_enh2: Initial Test Model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5E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7F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34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FF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6A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9F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3673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1A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6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91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54C43F5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F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83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Misc. updates to document NR/5GC support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3C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D8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EB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F2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77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70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91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6D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8A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19C874B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8A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BD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NR/5GC enhancement of MCX IPCAN Test Model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F6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48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CB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43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8D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8C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0C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BC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5C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2F01CCF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83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B8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 NTN enhancements: Initial Test Model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8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D7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9A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33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4D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9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AB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30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8B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1FE0836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DF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3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the applicability of IMS data channel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1A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14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EC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8C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3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7F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45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B8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9A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2FE00BC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45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66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the applicability of eCall CEN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6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D6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D5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60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8D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77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58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57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D5B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77F42E1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62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25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Renaming PICS for NR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DC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CF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DC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26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09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DE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0797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D9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4D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3E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3C94940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84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E9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NR NTN TC 7.1.2.2.5a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F6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20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18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18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65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32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EF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87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41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355B1A1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37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49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NR NTN TC 7.1.2.3.9a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D1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C9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AC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CA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DF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E9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35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A7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3F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3DF97ED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E8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CD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Clarifications on number of test case executions for NR NTN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42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2B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F9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9F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40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1A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48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35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88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52103EA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E8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2D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UDC PDCP TC 7.1.3.6.3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33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8B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11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91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91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NR_UDC-UEConTest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68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C7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82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BC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23460F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7E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R5-251949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11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NR RRC test case 8.1.5.1.1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C9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5D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5A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38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9C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88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11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F6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57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7BA3551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6E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69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EN-DC RRC test case 8.2.1.1.1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B7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A9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9C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E1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5B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B8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AF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47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0A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3924473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27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18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NE-DC RRC test case 8.2.1.1.2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7B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57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5D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E7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DC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F2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90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0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2E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2C765E7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FE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73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NSAC TC 9.1.12.3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60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E5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9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E8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8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eNS_Ph2-UEConTest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37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52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7F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B1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8D5815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B5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F5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38.523-3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5B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1A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20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93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65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B0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17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20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54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3C33580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29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2C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default content for RRCEarlyData NB-IoT messages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45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34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E4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E7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1B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F5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76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B3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39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47A1D2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0D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D0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Global corrections to the RRC message contents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CF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CC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BD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95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30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5E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48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7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1B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1C84D69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D3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5F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NB-IoT NTN TC 22.1.2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C7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B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D6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0B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20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LTE_NBIOT_eMTC_NTN_plus_EPS-UEConTest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39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68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68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46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0C7F5F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B8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R5-251960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6B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LTE MCX TCs 13.1.22, 13.1.23, 13.1.24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BC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77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E7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71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78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04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67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61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20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RP-251116</w:t>
            </w:r>
          </w:p>
        </w:tc>
      </w:tr>
      <w:tr w:rsidR="00935262" w:rsidRPr="00935262" w14:paraId="528F934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4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R5-251962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B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Misc. updates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D1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24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95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19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F4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1D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AA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70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8F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5923243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EF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R5-251968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A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NB-IoT test frequencies for band 106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28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CE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15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E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51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D1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04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2D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42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RP-251081</w:t>
            </w:r>
          </w:p>
        </w:tc>
      </w:tr>
      <w:tr w:rsidR="00935262" w:rsidRPr="00935262" w14:paraId="3AD160D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04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R5-251973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92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CA_n1A-n3A-n78A PC2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78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21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18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3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58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68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B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01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E3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RP-251060</w:t>
            </w:r>
          </w:p>
        </w:tc>
      </w:tr>
      <w:tr w:rsidR="00935262" w:rsidRPr="00935262" w14:paraId="409E86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AA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A4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exceptions for CA_n1A-n3A-n78A PC2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8C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58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71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DD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18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5D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CE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28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BA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RP-251060</w:t>
            </w:r>
          </w:p>
        </w:tc>
      </w:tr>
      <w:tr w:rsidR="00935262" w:rsidRPr="00935262" w14:paraId="1A3F195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96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R5-251977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7F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CA_n1A-n78A/n1A PC2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C5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85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BB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71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A6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38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48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2D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C5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4D36982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3C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R5-251979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CA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PC2 into configurations CA-n1A-n78A/n1A and CA-n3A-n78A/n3A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E1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D3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50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6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624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57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3272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5A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B6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09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2C6B6EB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24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R5-251990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35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needforgap test cases 6.6.24.x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96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E6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B8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07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BB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E9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E3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59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14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5B210D2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24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R5-251992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4A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EVM equalizer spectrum flatness for CA (2UL CA)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C3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44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DE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A6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4B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89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1149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DE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9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53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17287D0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95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R5-251993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B3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TP analysis of 6.4A.2.4 EVM equalizer spectrum flatness for CA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FD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D5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52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F0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53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A8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EE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4A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D3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48F3D7E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5C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R5-251994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B7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UL TX switching 6.5.7.1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76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97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9F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E4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34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NR_RF_FR1-UEConTest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0C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E5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2F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D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5EBA0AB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CF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R5-252005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9E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V2X terminologies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4F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29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4F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FD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2B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CE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3273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2C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F3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09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44A8D9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FC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47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TP analysis for V2X REFSENS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80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5F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94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4E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FB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C1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DE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17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19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1125495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C7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79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V2X REFSENS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0F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34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94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2E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0A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5A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95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FE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A5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3E1202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B1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B1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V2X adjacent selectivity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C6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DA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2C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67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71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7E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2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62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49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00517AC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96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CF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general principle for V2X inter-operation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BC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73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96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8E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97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19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D5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82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86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17B04CD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C0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1B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6.2E V2X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C0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41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4B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F2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80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65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24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F2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44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2D2B592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E3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91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6.4E V2X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9B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43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68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E2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14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78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87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74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FD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02C3DD5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26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0D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TP analysis for V2X spurious emission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09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3E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1B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B7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D9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04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AB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3A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B2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32768E0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7E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D4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6.5E V2X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B3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41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E7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4A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38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33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78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AF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99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2B22BC4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C1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50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TP analysis for V2X 7.3E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79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FE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F2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1B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9B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C3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D2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2C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CE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0688E87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54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4D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PICS for V2X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C2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C3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19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B7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6E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66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0798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36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F6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3F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477E6D0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4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B1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test applicability for V2X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83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9E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69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80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DA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1C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E9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A9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B6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57A5D56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7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R5-252019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77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for TDD RMCs for sustained data rate testing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DF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4A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8A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A6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81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8B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F9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40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4A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C875AF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2C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R5-252023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D0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7.3E V2X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B3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0B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DE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04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45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27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E6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9A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BE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2CF9902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68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A9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7.4E and 7.5E V2X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5D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98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78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C5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F6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B7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8E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CB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62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45FD4C5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58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R5-252026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63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for test point analysis for a few NR CA high power configuration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B2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4E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7B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6A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A3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B2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A9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83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17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1F85E6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80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R5-252033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2F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NR NTN enh Coverage enhancement Test Case 7.1.1.1.31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7A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CF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9F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CC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EB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55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8C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C7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DE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5473AD3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B5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R5-252038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56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NR NTN enh EventD2 Measurement report Test Case 8.1.3.1.27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FE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93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EA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A1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68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78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F9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0B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3D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2E72E42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5D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R5-252040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1E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Test Case name for LTM cell switch Command and UL Transmission without random access 7.1.1.3.28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AE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16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15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98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F4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50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B3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76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91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1EE025A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2B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E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LTM Test Case for LTM cell switch Command and UL Transmission without random access 7.1.1.3.28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8D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29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13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8E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13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3F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9D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D7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6F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533C8EA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7D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R5-252045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28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new LTM Test Case for DRX operation with RACH-less LTM cell switch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1B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24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A2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BB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E8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04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93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4E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7D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4618DDD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D3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R5-252057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C4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SDT Test 8.1.5.13.4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D9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22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6A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43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CC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NR_MT_SDT-UEConTest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D8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E3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1A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3B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RP-251091</w:t>
            </w:r>
          </w:p>
        </w:tc>
      </w:tr>
      <w:tr w:rsidR="00935262" w:rsidRPr="00935262" w14:paraId="19AF6CF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CD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R5-252059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1B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configuration of NS_05 in Clause 6.6.3.3A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BE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(Chengdu)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24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C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BE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27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LTE_CA_Rel13-UEConTest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42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5538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4B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B9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82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206EDF6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23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R5-252064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D7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reference in Ephemeris Information clauses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2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75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2E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5A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32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CA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19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75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AE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56D0365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4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R5-252065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DD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Completion of receiver test caes for V2V concurrent operation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6F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97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D3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20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75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87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0D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D9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75A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27E06D5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26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R5-252068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C1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point analysis for receiver test caes of V2X concurrent operation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20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EB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54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CC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B9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E0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D8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3E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D6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0EB5248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9C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R5-252077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01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Definitions for ATG UE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17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46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09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92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01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1A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18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3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59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445939C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35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A2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ATG Tx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56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F9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95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A2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BF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0D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61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78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9A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707C6A4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CA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R5-252079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30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ATG Rx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24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6F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5F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C5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CE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E8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7C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E8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4F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68D07F0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29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R5-252088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F2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frequency for demod testing for n104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07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C5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66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24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10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2D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D3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D0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DA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26A880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3F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R5-252091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A9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n104 UL MIMO Tx TCs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42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EC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87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5F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9C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6B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6B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BA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4A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RP-251069</w:t>
            </w:r>
          </w:p>
        </w:tc>
      </w:tr>
      <w:tr w:rsidR="00935262" w:rsidRPr="00935262" w14:paraId="11AC256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84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R5-252093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5A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PICS of CA_n41C-n79C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AD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15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95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A7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A6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F9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F7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1A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B7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RP-251070</w:t>
            </w:r>
          </w:p>
        </w:tc>
      </w:tr>
      <w:tr w:rsidR="00935262" w:rsidRPr="00935262" w14:paraId="35BDDBE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FD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R5-252097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54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REF SENSE test configuration of CA_n28A-n41A-n79A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7B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E3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59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FC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62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5A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4B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EE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7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4A805C2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AC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R5-252099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AE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FR1 Demod TC 5.2.3.1.1_5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69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7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9B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F7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96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NR_DL1024QAM_FR1-UEConTest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9E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58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F3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36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5C9F57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3E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R5-252101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06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REF SENSE TC for n28 PC2 40MHz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A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43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B9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B2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9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C2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6A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4F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4E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RP-251109</w:t>
            </w:r>
          </w:p>
        </w:tc>
      </w:tr>
      <w:tr w:rsidR="00935262" w:rsidRPr="00935262" w14:paraId="13F8D09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B8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7E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test frequency for n28 PC2 40MHz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7F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2F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A4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AC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A6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82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89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5C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61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RP-251109</w:t>
            </w:r>
          </w:p>
        </w:tc>
      </w:tr>
      <w:tr w:rsidR="00935262" w:rsidRPr="00935262" w14:paraId="19DCC57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06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R5-252108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AD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NR band and CADC configs status in ICS Annex B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A8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0B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4B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CB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04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7A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9B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D7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A3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9F1E57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39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R5-252112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B6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typo in TR 38.918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A7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9D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72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F7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2B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FS_NR_Slice_Test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9C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22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5D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69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4C5896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D6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R5-252116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BC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8.1.6.1.2.14 for SON_MDT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00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A5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DC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C8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B1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NR_ENDC_SON_MDT_enh-UEConTest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F9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A6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1A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E6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4154F3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A7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R5-252118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7D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NR IDC test cases 8.2.6.5.1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4F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BB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98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0B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37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9D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05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86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E5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RP-251092</w:t>
            </w:r>
          </w:p>
        </w:tc>
      </w:tr>
      <w:tr w:rsidR="00935262" w:rsidRPr="00935262" w14:paraId="5BB569B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34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R5-252124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D5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IoT NTN 13.1.1.4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A5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AF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C1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30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10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5F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0468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4B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77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B2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51F51BD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21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R5-252126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20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Annex F for IoT NTN enh TCs based on MUTT analysis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12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60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65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5B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5A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07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D5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8A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A9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4A6EB50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28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R5-252131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BA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applicability update for FR1 test case 6.2D.3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70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91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E8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41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B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NR_RF_TxD-UEConTest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B7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C7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D8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F3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9195DF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A7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3D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NTN IoT - Out of band blocking tests - Frequency range update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FC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37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0E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BA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17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1A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C6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05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8F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073A71D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0A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R5-252135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54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 NTN - Removing 256QAM - TP analysis update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6E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Thales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99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43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75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B9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EF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C9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11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EA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42195F6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E0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R5-252137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8D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ATG - Tx Tests - General updates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C2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C2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A9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EC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FD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83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D6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D9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73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40CDA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26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D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ATG - Rx Tests - General updates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90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2E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6A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05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95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4E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F7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64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2C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7FCFACF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BA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D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ATG - Annex F - MU and TT updates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97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8B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D9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F0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F4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49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89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C3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D8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1C076EB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FD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2D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in FR1 test case 6.3A.3.2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17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0F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2C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36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B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NR_RF_FR1-UEConTest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3A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A1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7C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0D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285B09D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1F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R5-252145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7F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Extending testing in 7.8A.2.3 to more 4DL CA combinations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2D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0F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7B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2E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A0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D0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BA9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6D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B0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0D72D30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72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C3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Definition of BCS 1 for CA_n28A-n78A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F0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39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C6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21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9F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97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A9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8CD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A7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2E9D343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CC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R5-252148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6C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NSA test 7.3B.2.3 - combo 2A n77A - corrections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42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EA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BB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2E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839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26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AD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14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CA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2A8C880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FD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R5-252149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5C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SL SDAP TC 12.1.11.1.1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25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5F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33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0E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92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EA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BF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B6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AA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6661160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51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52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SL SDAP TC 12.1.11.1.2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56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5A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D7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86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E3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1A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E1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BC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09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796096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71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82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SL PDCP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70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E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F7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70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58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61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C4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D9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47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41A01DE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BD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4E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NS_14 A-MPR test frequencies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18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4F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D4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28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E9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NR_bands_BW_R16-UEConTest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4E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C8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71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94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57A4987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FB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26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Introduction of Aerial UE requirements into clauses 2-5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44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4C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F1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92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80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25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D7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D2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1B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RP-251107</w:t>
            </w:r>
          </w:p>
        </w:tc>
      </w:tr>
      <w:tr w:rsidR="00935262" w:rsidRPr="00935262" w14:paraId="655E1A2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AC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R5-252160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74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NBIOT testcase 22.3.1.1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37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Qualcomm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20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27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FA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00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NB_IOT-UEConTest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22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36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09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9D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063503C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BD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R5-252163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E9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10.1.3.3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40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Anritsu Ltd, Qualcomm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BF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24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89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E9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7B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47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80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94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04FC023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AD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R5-252165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AB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IoT NTN Nprach and DCQR TCs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5E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D6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33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22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9A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48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7B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D7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D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2196FC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3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R5-252166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2D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DNN/APN configurations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73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MCC TF160, 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14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C6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63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99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9C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4B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92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88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C67DB9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40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R5-252167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3B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TC Error Vector Magnitude including symbols with transient period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8E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09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2E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2A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31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9B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B1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DB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B7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12919B9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28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R5-252170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54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TC EVM equalizer spectrum flatness for ATG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D8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2E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97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F4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2C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64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EC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32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F2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2AB74F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AA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R5-252171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18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for a few band configurations with high power single UL of n77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52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58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1C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B6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802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21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E1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A6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A8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FD625A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8F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R5-252172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F5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RMSI CORESET configuration for less than 5 MHz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1F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4D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01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05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23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8C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70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65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55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70E54D8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54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R5-252178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4E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requirements of SA FR2 CHO and PSCell change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80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06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D1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D1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54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1B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71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52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DB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684AE31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33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R5-252179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61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NR-DC SA FR2 CHO with candidate SCG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04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EB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B2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83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83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1B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52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F7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E2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71D7266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F7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R5-252180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86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UE capability for CHO with SCG configuration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A2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F4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7C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80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14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0F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F0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67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CE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0BAADE5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C6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R5-252181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22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statements for CHO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D6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E3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B9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AB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82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16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B5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46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83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0535C0E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E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R5-252197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C3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ATG idle mode TC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2D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4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35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65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C6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97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59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48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33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BCE1D2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FE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R5-252200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21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PICS for ATG TA reporting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9B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F8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C2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FD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3C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30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F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2E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51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6A00A2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80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R5-252201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6E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PICS for ATG CHO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79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6A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B1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97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2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F0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52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CB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3F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23CA8C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A2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R5-252209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D4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to A.4.3.9 for band n13 and n105 when supported by FWA form factor for 4Rx antenna ports capabilities comments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7F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8F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88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50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4E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6F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42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B5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C1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RP-251076</w:t>
            </w:r>
          </w:p>
        </w:tc>
      </w:tr>
      <w:tr w:rsidR="00935262" w:rsidRPr="00935262" w14:paraId="31674B4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BB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R5-252213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40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A.2.19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1A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E5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8A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DE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4F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B2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18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8A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9B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7E69BAE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1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FF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A.2.4 and annex A.2.5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3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FF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C1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B7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A1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1A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58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D6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F8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591085E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6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R5-252215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60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A.2.9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52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C9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F0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5B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14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A1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20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04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B4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4FA5675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08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R5-252216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83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C.47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C9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64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86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16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7D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90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E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B9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666A395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4C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R5-252219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79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of eCall test case titles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0E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5B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8F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4A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3E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D7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D8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2A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C6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6572725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98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9F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10.4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C0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05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44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C2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8A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E8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10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E2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52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4CB3067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7F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8F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4A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2C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41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4E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0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6D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0A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A5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47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7127EE2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7B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B6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4.5A.27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134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7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50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42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C9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10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2B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F7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0A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RP-251116</w:t>
            </w:r>
          </w:p>
        </w:tc>
      </w:tr>
      <w:tr w:rsidR="00935262" w:rsidRPr="00935262" w14:paraId="0576985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0C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76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test cases 9.2.3.3.5a and 9.2.3.4.1.3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E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8B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9A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A9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1C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9F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24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EB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83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39952F1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FF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80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2B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2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44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4B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CC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TEI14_Test, MCImp-UEConTest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DC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3B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6D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B4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RP-251116</w:t>
            </w:r>
          </w:p>
        </w:tc>
      </w:tr>
      <w:tr w:rsidR="00935262" w:rsidRPr="00935262" w14:paraId="22F3EE1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6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DC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37.579-5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C3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BA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AD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23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5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TEI14_Test, MCImp-UEConTest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90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F2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96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B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RP-251116</w:t>
            </w:r>
          </w:p>
        </w:tc>
      </w:tr>
      <w:tr w:rsidR="00935262" w:rsidRPr="00935262" w14:paraId="0B105DC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8F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00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Table 4.8.2.2-9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63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F5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CF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7D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76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TEI14_Test, MCImp-UEConTest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47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AC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23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B3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RP-251116</w:t>
            </w:r>
          </w:p>
        </w:tc>
      </w:tr>
      <w:tr w:rsidR="00935262" w:rsidRPr="00935262" w14:paraId="33B5457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53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R5-252228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45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eCall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3E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29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83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F8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12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NR_EIEI-UEConTest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28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E6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33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F3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3DD009D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20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R5-252230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57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statement for many PC2 NR CA combos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6D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5C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1A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D4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21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27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06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16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39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RP-251060</w:t>
            </w:r>
          </w:p>
        </w:tc>
      </w:tr>
      <w:tr w:rsidR="00935262" w:rsidRPr="00935262" w14:paraId="7D8795F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8A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C1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many PC2 band combinations to Ch5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62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3D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C0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57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4D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FB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7E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9F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D2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RP-251060</w:t>
            </w:r>
          </w:p>
        </w:tc>
      </w:tr>
      <w:tr w:rsidR="00935262" w:rsidRPr="00935262" w14:paraId="6D39CC4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27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D1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several 3 band NR CA combination to inter-band configurations table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E1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B7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0E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8A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9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CE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02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37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76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0D69A01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AD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EA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statement for many 3 band NR CA combos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0B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12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38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75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92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7A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8A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64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9A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6E9FEBD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31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17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configured output power requirements for many 3 band NR CA combos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84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4E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DC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B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8F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E5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EB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39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69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1E3F401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E1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R5-252235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43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Rx requirements for many 3 band NR CA combos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0C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7A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CE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A1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5A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71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ED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A2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C1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22D0C11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00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R5-252240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BD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CA test rule description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74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USA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5D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CE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B9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A0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NR_perf_enh-UEConTest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BC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6E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F1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6D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42D27CC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FB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72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TC EVM equalizer spectrum flatness for Pi/2 BPSK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AB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10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FB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EB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8B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FB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29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30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E6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1AAA537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FA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R5-252244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C9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testcase 7.1.1.1.2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12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Apple Solutions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82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7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1F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9C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1B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9E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70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1F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6864F4D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4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R5-252246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C3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Reference for Isolation Procedure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45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85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BC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A3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F4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A7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4E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12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0D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0FBAADE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0E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R5-252247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44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SCF CM Validation Frequency for n3 and corresponding reference values and limits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4F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C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14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D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99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5C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33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2C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5D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658457F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91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R5-252249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DD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for CA_n1A-n79A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D3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CA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DB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00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01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B2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C4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AA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D9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614ECF3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1C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0F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TP analysis for CA_n1A-n79A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1B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B3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6C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F1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81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73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52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82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CB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7B2E567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8E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16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CA_n28A-n78A-n79A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54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8A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9C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03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4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01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62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00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AB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7CDF5FD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F1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2F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CA_n28A-n78A-n79A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93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94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F7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97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2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EB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5F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55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1B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41693BB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C6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A3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delta TIBc for CA_n28A-n78A-n79A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26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BE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AC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86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60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6B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1E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19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34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1890208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B2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DB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delta RIB and REFSENS for CA_n28A-n78A-n79A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1A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79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2A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52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03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09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73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E1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5E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6263616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84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67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TP analysis for CA_n28A-n78A-n79A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63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10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95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A7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9C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91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09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9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81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5EB6971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80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68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7.6A.2.4 In-band blocking for CA (5DL CA)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CB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85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87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EB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78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91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2E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BB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E9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54C3B7B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FD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C3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 7.1.1.13.2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9A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9E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4D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9A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25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NR_SmallData_INACTIVE-UEConTest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4D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BF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7E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CF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65EF7B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F2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23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TC 7.1.1.8.4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64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F6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53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12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6E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1A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98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C8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CD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D69208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45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R5-252266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7C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configurations for CQI reporting with inter-cell interference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35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76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5B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E8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D6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NR_demod_enh2-UEConTest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34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C2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AB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F8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E58DC2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CA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R5-252271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07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message contents of 9.3.4.7 PRS aggregation positioning procedure test case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A3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EA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93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2D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2F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3B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DB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6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33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658A303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E4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R5-252279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30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37.571-1 clause 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F3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25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F4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77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78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87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78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F0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3B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3789ABD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C4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R5-252280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9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37.571-1 clause 14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7E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E7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46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7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27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72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63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6E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756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ADBD4E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3B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R5-252281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59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37.571-1 clause 15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1E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01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67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27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BC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9F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06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EF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42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0DB3B8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52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R5-252282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B4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37.571-1 clause 16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3A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A1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C0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00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50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E3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55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1F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0B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0983E22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36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R5-252283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6C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37.571-1 clause 17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02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7C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7E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FF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36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2B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B2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26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33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7BDBF4F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45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R5-252286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C8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TC 7.1.1.1.19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B5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A0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63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FD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1B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NR_feMIMO-UEConTest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C5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C7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57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45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D08731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AC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45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support for QoS signalling for Real-time text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33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B2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B9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8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EB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B0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29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40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15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A257F3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9E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5F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details for Functional Alias for MCVideo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55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80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E5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0A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57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CF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2F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5C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FB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1EEC724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9D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91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Group regroup IEs for MCVideo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2F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2D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92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31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CA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60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7D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8A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EF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456BDDB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5B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7B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MCVideo support to generic procedures for Functional Alias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27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EC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95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77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96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94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CC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5E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A6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64F9A51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26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E2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MCX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6C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D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65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CB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10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4B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AA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5D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97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29728B7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52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1A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Functional Alias PIXIT for MCVideo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F6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AB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23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56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DD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E7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BC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35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45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52F128A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62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DF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5.6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36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C0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6D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D1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94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0C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BF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3C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5A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77E3EB8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66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R5-252299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3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5.7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BC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54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AE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DB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A7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5E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B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58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EC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7052FA8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6E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R5-252300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00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6.10.1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D3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89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A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7F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E7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83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DA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CF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E1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6DCAA6D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53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R5-252301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23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6.10.2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4E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36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55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7C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D9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14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50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9E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D0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0A20EF8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95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R5-252304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1C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DCI 2-9 condition to Search Space configuration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77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8B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D7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B8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9E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A8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28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9F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00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0F409B6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4C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R5-252305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8C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physical layer capability for NES spatial domain Type 2 adaptation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A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5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C2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A4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5D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D0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6B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A2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3F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2336BE5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8E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D9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cell DTX configuration for cell DTX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2D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A4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1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AB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EB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C7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C5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E5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B8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1405048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34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R5-252310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44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7.1.1.14.2.2 NES spatial domain Type 2 adaptation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51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31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AB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E1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FC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7B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AA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21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52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4B38B25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0D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R5-252313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33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256QAM requirements in 6.2A.2.0.3 MPR PC2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2F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5E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61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B8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17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66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74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ED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F8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RP-251082</w:t>
            </w:r>
          </w:p>
        </w:tc>
      </w:tr>
      <w:tr w:rsidR="00935262" w:rsidRPr="00935262" w14:paraId="0FDD90D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91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R5-252316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B2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Annex F for ATG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5E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B5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C6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B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31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05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75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F8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49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1701B26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2F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R5-252317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0F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general principle for 4Tx UL-MIMO and 4Tx TxD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B7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91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48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3E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20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BC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CD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C4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9C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49FCB6E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D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FF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MOP for 4Tx UL-MIMO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AF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28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5F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81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CE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12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A6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78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03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1896451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3C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R5-252322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C5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4Tx TxD test cases for ACS, Blocking and Spurious response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B2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AB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E5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E4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37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89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87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E9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AA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3CC7E68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D3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R5-252325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2C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feMIMO MAC test case 7.1.1.1.19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F0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2D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37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27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41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NR_feMIMO-UEConTest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C5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17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D7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41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A7BB0C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2D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1B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feMIMO MAC test case 7.1.1.2.7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08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AF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8B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A7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AD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NR_feMIMO-UEConTest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9D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FB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8A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4D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44314B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14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R5-252331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40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further NR coverage enhancement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E7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8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5D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60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4F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27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50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D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E9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4E10A3D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80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R5-252334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D4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Multi-carrier enhancements for NR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E5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79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B0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09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85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DF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ED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08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5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RP-251087</w:t>
            </w:r>
          </w:p>
        </w:tc>
      </w:tr>
      <w:tr w:rsidR="00935262" w:rsidRPr="00935262" w14:paraId="3E86BB2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F9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R5-252336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66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6.4.2.5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9E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31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09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39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3B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6A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2D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DB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EE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2541484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B9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R5-252342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B7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test cases 8.27, 8.29, 8.33 and 8.35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18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E7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34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67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F3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D8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C4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6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9E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414D935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5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R5-252344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0D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Carrier leakage for CA (2UL CA) with PC5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7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31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1A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DF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B3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EB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F8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D3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62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RP-251061</w:t>
            </w:r>
          </w:p>
        </w:tc>
      </w:tr>
      <w:tr w:rsidR="00935262" w:rsidRPr="00935262" w14:paraId="631AB73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D1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R5-252348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1F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testcase 8.1.5.14.1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30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8E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50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99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84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61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ED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A0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C6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742E5D5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C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85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testcases 7.1.1.5.6, 7.1.1.5.10, 7.1.1.10.4, 7.1.2.2.5a, 7.1.2.3.9a, 7.1.3.5.1a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B3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64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CD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F4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5C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04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78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24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D8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41148BA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62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E2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Idle Mode NR NTN test cases 6.7.1.1, 6.7.1.2, 6.7.1.3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F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CC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72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DD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94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E4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A3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6D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AA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77C6C97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DF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CC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frequency error CA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44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MediaTek Beijing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7F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31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3C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34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6F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07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50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2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26808A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D3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37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frequencies for Bands n31 and n72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A1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A4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B9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CB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51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NR_lic_bands_BW_R18-UEConTest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BF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0C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5F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6E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66D75AC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18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45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applicability of test case 8.3.1.1.3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6B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Samsung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5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63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C5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97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D6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BD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CD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6F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282B3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10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96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applicability of NB-IoT NTN test case 8.3.1.1.3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61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Samsung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8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B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E4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E7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69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9A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E6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35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D8FA2B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46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94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RefSens for CA_n25A-n78A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21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11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B3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24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06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75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70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42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55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4C3F5FD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70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4A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RefSens for CA_n71(2A)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A9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A1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30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B3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25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C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97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A5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5D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4D7A999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EC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7C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6.5B.3.3.2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A7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A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B3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FF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D8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E4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1F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00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1E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93C133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B1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54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6.5B.3.3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47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3A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09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60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F9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15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74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FE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08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E2F108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6C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R5-252361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72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MPR for UL MIMO test case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77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F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6A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CD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84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NR_eMIMO-UEConTest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13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D0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DB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F6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2BB59C2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E2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R5-252362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A2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6.2A.2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A7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18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D2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E4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AD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9C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9E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DA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D9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6FD9781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2F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R5-252372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2D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testcase 7.1.1.1.31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79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A0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0D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41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FF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E7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E8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68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05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69C8CA3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2A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R5-252375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4A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TC5.5.3.6 with TT analysis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C9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C2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51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07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47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1A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75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12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0B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279B3EB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389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R5-252378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09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TC7.5.6.5.1 with TT analysis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7E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FC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98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E2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BD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C5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F6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2F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27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3FC7C76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E6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R5-252382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31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TC6.5.6.3.1 with TT analysis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3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93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2E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48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A1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B9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81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D0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9A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63EE4C6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9B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R5-252384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6D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TC6.5.6.5.1 with TT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64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84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7D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65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EE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FA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C9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17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72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05D8000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2F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R5-252385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07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TC6.5.6.5.1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89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7E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60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9F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E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0C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9D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CF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21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1523F1F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24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R5-252386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C4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TC6.6.7.1 with TT analysis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35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22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33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4D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A6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10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BC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0C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78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258B6BB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4A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R5-252387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65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TC6.6.7.1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D3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B5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D6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B7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3F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C6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37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13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A1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124F70B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B0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R5-252388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3D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TC6.6.7.2 with TT analysis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07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CD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66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CD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82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1E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B8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5E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E3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6FCAF5C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BB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R5-252415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59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for NRDC FR1 FR2 band configurations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BD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66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F3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7F6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AC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9D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5C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D3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D0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01F9065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90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R5-252428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33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5.5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1B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2A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A4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42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19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4A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B4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08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F3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661B413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34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R5-252434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F7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R17 CA configurations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2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AA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A6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1A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2B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2C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27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1C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FE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3CCDC57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95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R5-252441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24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R18 CA configurations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A9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Unicom, CMCC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DE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C3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54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90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76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75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30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4A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RP-251070</w:t>
            </w:r>
          </w:p>
        </w:tc>
      </w:tr>
      <w:tr w:rsidR="00935262" w:rsidRPr="00935262" w14:paraId="3347948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33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A0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physical capabilities for Rel-18 unified TCI for multi-TRP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FA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DD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FC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52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DF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3F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17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CD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D8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39E2D66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53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R5-252444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B4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6.5.13.1 unified TCI for mDCI mTRP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CF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E4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3B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5F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33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27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D3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8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BE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4234FE3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69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R5-252445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57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7.5.13.4 joint TCI for sDCI mTRP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2E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18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81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78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A7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51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58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34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FC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34AF521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6A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82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7.5.13.5 separate TCI for sDCI mTRP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34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D8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9B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4A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7C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A7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83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0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1B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63E511C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85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R5-252454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0C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test procedure for IMS MO call release in 5GC - release IMS data channel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09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29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BE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29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B9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FE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A08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30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47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51DC911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F9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01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test procedure for IMS MT call release in 5GC - release IMS data channel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5D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4A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D0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7F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6E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35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5B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2C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369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0A7B2D2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BD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R5-252471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6C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NR MBS test case 14.2.3.4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62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E6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28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C5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0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NR_MBS_5MBS_5MBUSA-UEConTest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50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C3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1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1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6323A7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1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R5-252472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79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procedure for adding video to a speech call in 5GC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2C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9B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66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E6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2E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53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31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C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9D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4362029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B2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R5-252473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60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additional information of applicability for Multi-layer test case 11.3.1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BF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2E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F3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BC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34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4B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73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D5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12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FDB848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0A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R5-252475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90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test case 8.1.4.4.6 - CondEvent T1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EC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06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2E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8B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31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F1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2F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0B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9E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698B8E9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CD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R5-252476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A4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test case 8.1.4.4.7 - CondEvent D1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83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1B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7F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28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DB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15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C6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55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BA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3B9F40B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80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R5-252487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27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Clause numbers for Tx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FF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E8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25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54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80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81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35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9A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F1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983E56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1E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R5-252488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02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Clause numbers for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3B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E6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C4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12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7F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BA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A7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C7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D6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2619F0E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89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R5-252494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2D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TP analysis of MPR for FR1 intra-band contiguous 2CA non-contiguous allocation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5A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Anritsu, Keysight, Apple Trading, 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22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4A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4A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3B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NR_RF_FR1-UEConTest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2C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F9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65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B2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21D16C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91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R5-252495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EE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Clarification of PCC SCC switching in 2UL CA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BB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62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B5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EC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87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4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95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BE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79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1ECF99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C9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R5-252496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CF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requirements of A-MPR for Rel-15 CA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50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02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D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D6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3C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B5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8D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A1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9E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0745375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C8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35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requirements of A-MPR for Rel-16 CA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01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7F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F0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5E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FF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04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D9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09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BF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0CB53ED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7AA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R5-252499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01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2DL CA REFSENS for Rel-17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42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71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A4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F8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46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AE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8D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5A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63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78CF4C1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80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R5-252501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FE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condition for 1024QAM in Maximum input level for CA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AE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A9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98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5E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9E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NR_DL1024QAM_FR1-UEConTest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0A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81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DE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91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7C9832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88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5D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note to avoid delta-MPR in MOP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A7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5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EE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86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55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DD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72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03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35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1FE4E0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EA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R5-252503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ED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note to avoid delta-MPR in MOP test cases for FR1 EN-DC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40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7C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A3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89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1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29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CE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8C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05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521C72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FC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R5-252508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E1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FR1 inter-band EN-DC REFSENS for Rel-18 HPUE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F0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D2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0B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2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7B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5D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02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72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9F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1CA7715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C6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CB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unnecessary test requirement from 7.3B.2.3_1.1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1D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8D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33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E9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FC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44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97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3F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8B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DAF26C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87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R5-252513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52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nrofHARQProcessesForPDSCH for NTN testing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90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F6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D2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A4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DA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7F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08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11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59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28471A6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91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R5-252518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1A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DL Fc of MSD due to cross band isolation for CA_n40-n77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F8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AA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46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97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97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74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46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A8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AD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5170DAA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60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R5-252519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6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interferer offset of ACS for shared spectrum channel access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06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83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23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1D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06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EA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8A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AA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9C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499E974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AD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C6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NBIOT testcase 22.4.30 title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FE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F5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7F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19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6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LTE_NBIOT_eMTC_NTN_plus_EPS-UEConTest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ED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5A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22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0A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180D45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C8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09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4.9.41 Test procedure for 5G ProSe Layer-2 U2N Relay initial access / Relay UE side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40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7F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D9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17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26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1D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67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41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67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099CA95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CC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3A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4.9.42 Test procedure for 5G ProSe Layer-2 U2N Relay initial access / Remote UE side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E4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92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11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07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FA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06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67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D2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33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4D7C65E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67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3F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Table 4.6.1-21 RRCSetup for SL relay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3B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EE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48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FD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4B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28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BF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BB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AC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1D3EF1D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56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63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RRCReconfiguration for SL relay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3F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47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F7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D8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10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85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38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84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39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074EF05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D2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DC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CellGroupConfig and Uu-RelayRLC-ChannelConfig for SL relay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9D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BD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69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DA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88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2F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02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19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09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5E29B5B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01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8D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SL-L2RemoteUE-Config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A4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CB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59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F5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5F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02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BC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A7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4C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5FBDB37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C1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R5-252530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BF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SL-SRAP-Config for SL relay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EA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2E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97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9A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B6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CA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03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2C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CC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035C811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C6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R5-252539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85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sidelink relay test case 12.3.1.1.9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72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07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A4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46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92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F9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88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D5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EF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4D11F8A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5E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R5-252541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B8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sidelink relay test case 12.3.1.2.13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BB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7A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E4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2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DC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9A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E2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A1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8B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3A98614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46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1E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Remove brackets for Partial_Left and Partial_Right definition for NR-U RB allocation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FF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D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9F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30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5D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AB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C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B1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2F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134D0F6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25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CC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Editorial, correcting reference in RedCap definition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4F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23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A4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90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D0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8F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0C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92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D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1B9DA6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FD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0A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Addtion of eRedCap CQI reporting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A0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15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02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59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02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EA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07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10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A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4471F33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24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39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Core spec alignment, addition of RMCs for eRedCap demod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B7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A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85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58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CF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FD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59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B7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B2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7838A66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41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62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MU and TT for new eRedCap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B8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F6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1C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07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2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52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81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8F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A0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0EE7611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06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F1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of test case 5.3.2.1.7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8D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EF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3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8E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81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CD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65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C1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8C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0342BE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95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F9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Core spec alignment, adding of new RMC for PDCCH performance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DE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C6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41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0A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6B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2C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90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A6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90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1D2C53B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6E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9A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eRedCap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19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11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D8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87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6C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A2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BB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79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17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4EC0273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35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74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5.3.2.1.7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3F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E8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96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11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43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D3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48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F2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39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39BDB10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57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E6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Removing note1 from completed RedCap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32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46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0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F4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69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56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18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90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AB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687F5A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57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R5-252561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10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Correcting condition in NR-U test case 6.2A.4.1.1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C4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62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55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A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E6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98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BB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9F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0E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198AFCD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EA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R5-252562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BB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Spectrum emission mask for ATG in Annex F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BD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EA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9F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FD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3F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CC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7C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24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5E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8385A4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43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81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TC 12.2.4.1- Inter-carrier concurrent operation / Sidelink Reconfiguration via Uu RRC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E0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E0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B0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55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B9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6A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F6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4B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BF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66DC654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56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E2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TC Test case 12.3.1.1.16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D5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C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54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5E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E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28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B5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A1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E4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1BDC9F9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6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R5-252568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39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12.3.1.2.5 Sidelink Relay / L2 U2N / Relay UE / System information acquisition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F3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83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6B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6F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1C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B5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88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94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98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4019F83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51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R5-252571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EA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applicability for new sidelink relay testcases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7A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7B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86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B7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DF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57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32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69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3D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2755987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23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R5-252573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12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FR1 RRM TC 6.3.3.5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E2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89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07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53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3A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52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37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F5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A5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RP-251096</w:t>
            </w:r>
          </w:p>
        </w:tc>
      </w:tr>
      <w:tr w:rsidR="00935262" w:rsidRPr="00935262" w14:paraId="213A33D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C2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94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FR1 RRM TC 6.5.12.1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A1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11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00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1F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3D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85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48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ED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34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082FBC4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98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R5-252576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B4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frequency error for ATG UE in Annex F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8E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AB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C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B3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6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C4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6D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FA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48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261682F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25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R5-252577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D9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LTE Band 106: Initial Test Model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B5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6E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CC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66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05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61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2B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27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4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RP-251081</w:t>
            </w:r>
          </w:p>
        </w:tc>
      </w:tr>
      <w:tr w:rsidR="00935262" w:rsidRPr="00935262" w14:paraId="3D2119B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32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R5-252584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59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frequencies for missing BW combination, CA_n79C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4B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74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47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BB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9C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D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2E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CF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D2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562B880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3D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R5-252594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4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SSAC barring video call test case 13.5.2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A8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B6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CE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EA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64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85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1A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63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D7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RP-251112</w:t>
            </w:r>
          </w:p>
        </w:tc>
      </w:tr>
      <w:tr w:rsidR="00935262" w:rsidRPr="00935262" w14:paraId="3DCD8F0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52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R5-252597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90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SSAC video call test case 13.5.2a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20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FD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CB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4E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AB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FF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24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E0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08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5D938F4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3A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R5-252601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6E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NR NTN enhancements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7A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B1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32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29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DF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F0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B9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17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5E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455326E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BC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2C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system information messages for RF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C0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FB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9B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7F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82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7A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09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C1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A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2201C05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1F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D6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TC 8.2.1.1.1 and 8.2.1.1.2 for Further measurement gap enhancements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01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B1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19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FA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29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C6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0C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B5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9B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36B4979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5E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7A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MDT TC 8.1.6.1.2.2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B8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67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FB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1C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60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NR_SON_MDT-UEConTest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AA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61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2B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3C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7F78860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3D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89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eNS TC 9.1.10.2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93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35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F1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49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D3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eNS-UEConTest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94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6B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E0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3C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377F79D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97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26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eNS TC 9.1.10.3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EB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32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82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FF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01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eNS-UEConTest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94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16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94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66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794C9BC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9C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7B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5GSM TC 10.1.6.1 and 10.1.6.2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4E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8E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B8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FB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7A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3E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A9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35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25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6ED8F2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16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30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UAC TC 11.3.7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97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1A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04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21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B8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82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00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5D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0C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DAE4A2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CF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CD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system information messages for CIoT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E6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B5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C5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B1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05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LTE_MTCe2_L1-UEConTest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9D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BB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45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B7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78E5121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C7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0F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SystemInformationBlockType3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D7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39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36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5C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58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82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5D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15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E1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40DBDD3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7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C8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the PICS in Generic procedure and RRC messages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EC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8C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44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DC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A0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D4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1E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83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6B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24110A7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4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BD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EMM Message CONTROL PLANE SERVICE REQUEST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92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CC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B3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55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35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LTE_MTCe2_L1-UEConTest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EC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57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AF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B2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544BF3E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56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0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Idle mode TC 6.2.2.8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C6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C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86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D4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0F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A0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97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6F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12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19CD309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0E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21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Idle mode TC 6.2.3.3 and 6.2.3.4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2D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07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69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97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4E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55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D4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CE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56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52BA126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F5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08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TC 22.1.1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ED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78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5E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49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10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NB_IOT-UEConTest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21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3B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17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A1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032A06F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20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R5-252639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31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TC 22.2.5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F8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77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81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A1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18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NB_IOT-UEConTest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26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D5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80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FB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1746A25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EC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1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CIoT Optimization TC 23.1.2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0C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24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D5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4D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FF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LTE_MTCe2_L1-UEConTest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4C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FB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80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8B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0B8FDD7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BB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8D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the PICS in TC 9.2.2.1.3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B9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A4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02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E5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E5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9B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11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59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01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4E9AECD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14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R5-252646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B1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EPS eCall test cases for CEN alignments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1E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24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3A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E2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2B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41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AC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90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36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04E1BC3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12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R5-252652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58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MUSIM RRM TC 6.6.1.9 NR SA FR1 event triggered reporting with MUSIM gap configured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52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69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61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2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B1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DA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A5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43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D1F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5E21628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A9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A1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MUSIM RRM TC 6.6.2.13 NR SA FR1-FR1 event triggered reporting using MUSIM gap with lower and higher priority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BC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F7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10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2B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28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4D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AB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1A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F9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3A16907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E9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R5-252657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66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FR1 and FR2 NR MUSIM RRM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38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FA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EF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4C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85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4F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40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FB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D8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06BF4E2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1A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5D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frequency error for Tx diversity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E4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6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5F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03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19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FF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2B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2A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45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671B7E2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08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R5-252661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CB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reference sensitivity power level for UL MIMO for UE supporting 4Tx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41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AA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67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62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30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85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20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D5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1E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36B161A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C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R5-252662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32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adjacent channel selectivity for UL MIMO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2A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50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BA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E9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94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24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2F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0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B7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4E56EE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82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E0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Blocking for UL MIMO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F3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BC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4A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4F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4B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45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18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F8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BD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42052B4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5D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45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spurious response for UL MIMO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02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B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FF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E7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C5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3C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23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8D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3E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5BC788B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F2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R5-252667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13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testing for NS_47 power class 1.5 in Additional spurious emissions for UL MIMO test case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26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7D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E4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C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25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TEI16, LTE_NR_B41_Bn41_PC29dBm-UEConTest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33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F1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6A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DE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3CD3253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A8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R5-252668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61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testing for NS_47 power class 1.5 in Additional spurious emissions for Tx Diversity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AC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78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B3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5E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82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TEI16, LTE_NR_B41_Bn41_PC29dBm-UEConTest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6C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FE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57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CB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6DE72B4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7B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R5-252676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CE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reference sensitivity for Tx Diversity for UE supporting 4Tx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05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A9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D2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8F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C9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F4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6F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10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A8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6866001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4A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R5-252682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F0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protection against improper reselection to GERAN/UTRAN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31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6A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2A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DF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84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2A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BF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F5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A0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5B2907D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5B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R5-252685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18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RTT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FE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A5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B7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44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47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65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0372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C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70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37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56B63DC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D6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R5-252687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97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test time for V2X Demod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C9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04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72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F4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43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2C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97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A5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5E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RP-251055</w:t>
            </w:r>
          </w:p>
        </w:tc>
      </w:tr>
      <w:tr w:rsidR="00935262" w:rsidRPr="00935262" w14:paraId="3E3966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B4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R5-252688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A4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ATG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94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CB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FB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FB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74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44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A1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58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67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0BC92A2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F5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R5-252693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1D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ATG SS-RSRP accuracy test cases 19.6.1.X with TT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97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BF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33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0C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F8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7B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59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8F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BE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RP-251073</w:t>
            </w:r>
          </w:p>
        </w:tc>
      </w:tr>
      <w:tr w:rsidR="00935262" w:rsidRPr="00935262" w14:paraId="519B9FF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8B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7D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ATG SS-RSRQ accuracy test cases 19.6.2.X with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53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C8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08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BC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34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EE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5D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81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E4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495100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87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R5-252695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9E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ATG SS-SINR accuracy test cases 19.6.3.X with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5C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99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43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94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E2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D9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AA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8C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14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596E3C3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F8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R5-252696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E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duplications in ATG L1-SINR accuracy test cases 19.6.5.X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DC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4B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C6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DF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78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7F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6F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14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98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5858045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28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FC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E for ATG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8B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86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04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3F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41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5F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16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81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C6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0534ED4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6D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R5-252698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82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E4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C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86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F1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2E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2F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BC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04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86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5992A76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B5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R5-252705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1E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OBW GSE and transmit intermodulation test cases for 4Tx UL MIMO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57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70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FB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7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90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6F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E9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80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04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0EE6873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2D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37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ACS test case for 4Tx TxD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7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0A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F8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68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4B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38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2B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BF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2A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6265B72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8A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71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IBB test case for 4Tx TxD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BE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51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33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14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E3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00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9B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45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B5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4E4BBE4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F3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R5-252709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FA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MG_enh RRM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4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A0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52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6D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C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C5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34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20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75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07AC924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C2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42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MG_enh2 RRM test case 8.4.3.2 FR1 inter-RAT without gap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F5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88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A1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53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04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5F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143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BA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1B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4C66315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41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1D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MG_enh2 RRM test cases 6.6.22.X concurrent gap including Pre-MG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D3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0A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E1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CE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84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9E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33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5F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3F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77C0813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9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0E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MG_enh2 RRM test cases 6.6.23.X concurrent gap including NCSG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8F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66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CA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1F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80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6F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73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D6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59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1B5C63C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5D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F2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E for MG_enh2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CC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E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F4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C7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9C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0B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B0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EA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F5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317BDCC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A4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5F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default configurations for 2-step RACH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87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HiSilicon, Starpoint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5E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F2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9C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18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NR_2step_RACH-UEConTest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82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9D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66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E3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5159485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FD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50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2-step RACH RMCs in Annex 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9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HiSilicon, Starpoint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F5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32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2C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B8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NR_2step_RACH-UEConTest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AF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73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10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25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7D48525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0D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8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2-step RACH RMCs for NR-U in Annex 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42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7F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C7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C9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2A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5E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53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40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3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77377A1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17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R5-252717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D4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connecting diagram for Tx switching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FA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0B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47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56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EE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NR_RF_FR1-UEConTest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BF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C7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B8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B1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603D34E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65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R5-252723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97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38.533 clause 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D6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F3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E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7A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61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A8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A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9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B3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610E83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94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50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FR1 EN-DC L1 and L3 RSRP absolute accuracy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02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50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55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86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93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49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2B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F4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02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695B6FD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B1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R5-252725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DF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FR1 NR SA L1 and L3 RSRP absolute accuracy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19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F7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DE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5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EC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CA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8C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38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3F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3653F6D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7A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64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Inter-RAT FR1 NR RSRP absolute accuracy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2F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0E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F3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73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C7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43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D0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38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16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10DF5EE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28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R5-252733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A9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V2X SIG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F6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AF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3B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BF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64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F7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C3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87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4B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RP-251056</w:t>
            </w:r>
          </w:p>
        </w:tc>
      </w:tr>
      <w:tr w:rsidR="00935262" w:rsidRPr="00935262" w14:paraId="5951F96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D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70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default configurations of DCI formats for dynamic waveform switching SIG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3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E3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D4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0F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A8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AA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A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57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9A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5E9CF8A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71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R5-252736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C0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Cov_Enh2 SIG test case 7.1.1.3.24 - DWS DCI 0_1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71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2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59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E4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9D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C1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53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5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6F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693F824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0E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R5-252748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58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Annex F.1.2 for 6.5H.2.3.3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DC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3C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29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48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CA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4Rx_low_NR_band_handheld_3Tx_NR_CA_ENDC-UEConTest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27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63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6B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CF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7B259DF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09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R5-252751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0B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7.3B.2.3 for Rel-17 EN-DC configurations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7B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95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F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AD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D0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5A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EC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A8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D0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RP-251058</w:t>
            </w:r>
          </w:p>
        </w:tc>
      </w:tr>
      <w:tr w:rsidR="00935262" w:rsidRPr="00935262" w14:paraId="676EE69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D4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R5-252753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45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group rule based configurations for affiliation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11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74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C6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7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B4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43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AF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3D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37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6426CF2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D8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1F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5.11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A1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D9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97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D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D8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97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3C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01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62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0D69C27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3E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F5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Release of IP connectivity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0F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16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14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DC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8D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1E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F3A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2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1A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12D18B0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2B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R5-252757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A4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 6.7.2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CD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00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0C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21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30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C4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E5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6C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6F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4414005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AB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32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Positioning spec quality improvement draft CR clauses 05_0902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83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70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CD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26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90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E4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D8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C3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58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77B7CBC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45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AF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Positioning spec quality improvement draft CR clauses 0903_0904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DE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70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42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07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D2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F3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2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9B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F7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80B7F6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84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C2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Positioning spec quality improvement draft CR clauses 0905_13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73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2D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86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0E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23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F0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E2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DC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21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0C45944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A2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8E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NES triggering conditional handover test cases including test tolerance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49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A5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75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84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19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FA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8F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D0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9D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3D48CC0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E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68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intra-frequency NES triggering conditional handover test case 7.3.3.3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61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DD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87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87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A1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88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1B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68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AC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6A1FB3F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22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A4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correction of NES triggering conditional handover test case 7.3.3.3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65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9E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E9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BA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65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0B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3F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BD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C0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2E1C024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CB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R5-252779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F8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CADC fast measurement test cases 6.6.9.x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CC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B2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D0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C0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D6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36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57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3F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75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7C100CB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12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R5-252781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F4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Capability parameter correction for mobility enhancements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99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EC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6C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5D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73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A1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8F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C7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72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0C2FA02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75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R5-252782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88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Inter-frequency SSB based L1-RSRP measurement without measurement gap test case 7.6.22.1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84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9D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EB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5A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79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1B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A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CB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5A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5A3EB79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A9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R5-252783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D4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Annex H correction for LTM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4A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FC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53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8A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46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5C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FE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51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90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7F9F297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0B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R5-252785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A0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SA FR2 PDCCH-order RACH test cases 7.3.2.4.x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FA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87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A1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30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E2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3E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73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F5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D2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6DB8D65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7D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R5-252791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D6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6.2G.1_1 MOP for 4Tx TxD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AA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AA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0C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B5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CE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CB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5F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BB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51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29D92F1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B1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R5-252796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C8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MDT test case 8.1.6.4.1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0A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47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A5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63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D0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NR_SON_MDT-UEConTest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8D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77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13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3A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234B0FB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8A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R5-252799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E7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inter frequency NR cell reselection for Satellite Access test 14.1.5.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87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2D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ED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86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77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2F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32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D3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6C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5AF8E5F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12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R5-252803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6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L2W and L2G reselection cases for protection against improper reselection.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3C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0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91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03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B9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0E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04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1C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11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6285564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75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97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intra frequency NR cell reselection for Satellite Access test 14.1.1 and 14.1.2.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49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6A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10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A7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44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D3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3D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AD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43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45F16A7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B4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R5-252806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FA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inter frequency NR cell reselection for Satellite Access test 14.1.5.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AC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5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88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04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3B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C7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29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EE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55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3E290D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42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C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inter frequency NR cell reselection for Satellite Access test 14.1.6.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97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AB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7B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3D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87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C1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50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9F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36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0A50805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4F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R5-252809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F2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applicability for new test cases 17.19 and 17.20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48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83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0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BF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3F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CD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15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5B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FD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4D6E34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AB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61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applicability for new test case 19.1.8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E2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FF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FF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A3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F2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F9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3D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5B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F0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31AF10C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A7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R5-252812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68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Defatul RRC message and information elements for RRM enhanced coverage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BF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A6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16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CA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67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25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A1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24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5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77091D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41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R5-252817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5A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FR2 MIMO OTA requirements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22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1A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5D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72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9F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85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35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10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5A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3288C54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9B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R5-252819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7E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NR MIMO OTA Scope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4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AB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E5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F6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75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7E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23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05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97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4998207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17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56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NR MIMO OTA Test Tolerance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55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59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BA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D9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A4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2F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D9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4A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A6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43A9AD4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E4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54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Operating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7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FC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3E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2E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BB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E7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21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BD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26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3E676EE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CF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R5-252823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80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Terms and Abbreviations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7D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6D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7D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14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86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A7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32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DD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1F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1D3BECD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E5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2E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TRMS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1D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F4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A8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28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56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1D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20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E3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5B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1900C9E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3C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R5-252828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CA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typo for Ephemeris NB-IoT NTN RRM UL timing accuracy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FA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A6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AB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BE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18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43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1534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A7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3E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E3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D5360F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47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11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NR NTN 14.2.2.3.1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DB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A0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6A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AB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59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E4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0F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D1E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CD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0D51F9C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80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AC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typo for Ephemeris NR NTN RRM UL timing accuracy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90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FD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F3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E3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FC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A7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92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4A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DC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5A4DA61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9A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EE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Annex B for PRD20 E-UTRA CA list v1b0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04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B5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9C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DE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79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LTE_CA_R17-UEConTest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90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A6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D4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84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9685EB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BA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C4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on 7.3B.2.3.5 for PC2 EN-DC reference sensitivity test requirement table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E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AF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03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15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97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ENDC_UE_PC2_R17_NR_TDD-UEConTest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BD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AB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DA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9F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514F16A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28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6D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7.3B.2.3_1.1.5 for TT denotation for Rel-15 EN-DC reference sensitivity test requirement table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E4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74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61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6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16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8A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FD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28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7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6C9D7F6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41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5B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7.3B.2.3.5 for TT denotation for Rel-16 EN-DC reference sensitivity test requirement table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C2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0C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4C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BB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B1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1F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9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A9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F7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1F2DC91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18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C1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7.3B.2.3_1.1.5 for TT denotation for Rel-17 EN-DC reference sensitivity test requirement table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5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3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C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A7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08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5D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4C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01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FC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02983E7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46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2E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7.3B.2.3_1.1.5 for TT denotation for Rel-17 PC2 EN-DC reference sensitivity test requirement table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B8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55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C6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84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40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ENDC_UE_PC2_R17_NR_TDD-UEConTest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60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3E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A4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BA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B2F341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AB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B8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EN-DC Refsens requirements for DC_1A_n28A-n78A and some other configurations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9F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AE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24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FE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9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A2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6F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17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24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12F4F3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3A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8E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EN-DC Refsens test requirement for DC_1A_n3A-n78A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F9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28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C6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ED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D2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A8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2D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CA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58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64E289F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1E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72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reference sensitivity test case info for EN-DC configuration DC_1A_n3A-n78A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6B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B4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83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05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14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D2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E9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F7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AC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1B039EF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8C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F8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6 for SL MIMO configurations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D5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72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50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31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6B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38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DD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75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DF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RP-251056</w:t>
            </w:r>
          </w:p>
        </w:tc>
      </w:tr>
      <w:tr w:rsidR="00935262" w:rsidRPr="00935262" w14:paraId="150C1E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C0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12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5 and 6 for the Tx switching capability name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18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1E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5E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2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B9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92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65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65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2C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RP-251087</w:t>
            </w:r>
          </w:p>
        </w:tc>
      </w:tr>
      <w:tr w:rsidR="00935262" w:rsidRPr="00935262" w14:paraId="5FB8293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50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B7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spurious emissions test cases for DC_13A_n2A and DC_20A_n1A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FA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D2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D0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9D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95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43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FC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00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46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50B5DF4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4A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6F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Annex and clause 7 for the terms on 2Tx and 1Tx denotation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DC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BE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4C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C7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39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NR_RF_TxD-UEConTest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6B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06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A9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67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BEA05E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79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DF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6.2A.3 for reference subclause for category M1 UE A-MPR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CE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85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5F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B8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D3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7D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A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A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58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343780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B9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R5-252849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EA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6.2.2_1 for HPUE power class for band 40 and 42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F1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B7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43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DD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C2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LTE_NR_HPUE_FWVM_R18-UEConTest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D2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5542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69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4E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14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5917A5B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4B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DE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5 for FR2-NTN frequency range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57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1A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C3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30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67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3A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78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5C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A5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2A89033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87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31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7.3B.2.0.3.1 for UL harmonic interference REFSENS for DC_5A_n78A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FD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DF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C5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F6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5C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37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A0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68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D7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5F3A224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1F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80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Introduction of spurious emissions test requirements for CA_n3A-n5A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30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71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CC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91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94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D7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5E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A1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BA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258DAC8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25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07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Introduction of spurious emission TP analysis for CA_n3A-n5A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97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0E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6E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51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C3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77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10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52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38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16D72AD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F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B2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6.5B.3.3.3 for spurious emission test case for Rel-16 DC_1A_n3A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2E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E1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CA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AE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C6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68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2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F4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6B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631B2DF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8B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B6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on 4.3.3.2 for spurious emissions test case for DC_1A_n3A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7A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81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73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CB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7E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2E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56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FF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D5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5FBAC22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66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E3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6.5B.3.3.3 for spurious emission test case for DC_18A_n77A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21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03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60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87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AF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5C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3D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07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56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0F07714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2A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FD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on 4.3.3.2 for spurious emissions test case for DC_18A_n77A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10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73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70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12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6D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A8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3E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B0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BB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7207FE7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63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F7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6.5B.3.3.3 for spurious emission test case for DC_18A_n78A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C2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03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0D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DA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26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D3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FA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85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A7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2B971EA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6E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B4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on 4.3.3.2 for spurious emissions test case for DC_18A_n78A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91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C6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74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3E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D3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29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5A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54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8B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6B607F3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39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54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reference sensitivity TP analysis for DC_71A_n2A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4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33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B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E6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B8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CA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FB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2F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F6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64F2003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3A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DC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RF baseline implementation capabilities for PC2 DC_66A_n41A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FE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7A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2E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7D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54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ENDC_UE_PC2_R17_NR_TDD-UEConTest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BE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77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BA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07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D64D8F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67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95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UE maximum output power for PC2 DC_66A_n41A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F0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04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7F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F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0F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ENDC_UE_PC2_R17_NR_TDD-UEConTest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26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48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FC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65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64013E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42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F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7.3A.0.6 for reference sensitivity exceptions due to cross band isolation for HPUE CA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9D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F8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5E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45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EB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C5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56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CB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84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B58595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B3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58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reference sensitivity test cases for Rel-16 2CC EN-DC configurations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2B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5A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88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37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57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6F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3D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61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76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618973C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9A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50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7.3.2.5 for four antenna port Reference sensitivity for band n13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6F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B9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76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F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E5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5F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9F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A8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5A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RP-251076</w:t>
            </w:r>
          </w:p>
        </w:tc>
      </w:tr>
      <w:tr w:rsidR="00935262" w:rsidRPr="00935262" w14:paraId="4B001CE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A5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R5-252869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93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7.3.2.5 for four antenna port Reference sensitivity for band n85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B0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5F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B0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08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EE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D1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CF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8F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F0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RP-251076</w:t>
            </w:r>
          </w:p>
        </w:tc>
      </w:tr>
      <w:tr w:rsidR="00935262" w:rsidRPr="00935262" w14:paraId="13DFB659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8E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R5-252875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FF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IE CSI-ReportPeriodicityAndOffset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5C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E6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2D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5F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DB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1B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35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45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36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6908159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26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R5-252877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A4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SS-RSRP measurement accuracy for Satellite Access TCs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F1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26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6C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56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58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23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3970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9B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E6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CE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3FE173A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BA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5B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Alignment for SINR definition with TS 38.101-4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34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93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81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D9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0B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NR_demod_enh2-UEConTest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D3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80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7B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EB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5DFD85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43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R5-252887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90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Connection Diagram for RedCap RA test case with CSI-RS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A4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1B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0F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B9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42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F3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0D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17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1F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28B1B9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BF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R5-252888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23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message contents for IoT NTN DCQR test case 13.6.2.3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BC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1E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1D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75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94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2E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75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82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7C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0ADB4F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5C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R5-252893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83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Annex C update with new TT for Rel 17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65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32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E1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2F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DE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71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36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33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53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591E2D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E5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20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Message content update for R16 RSTD measurement accuracy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D9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EC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80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8B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82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NR_pos-UEConTest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25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DD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91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E7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RP-251138</w:t>
            </w:r>
          </w:p>
        </w:tc>
      </w:tr>
      <w:tr w:rsidR="00935262" w:rsidRPr="00935262" w14:paraId="7BA9872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28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7A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Message content update for R17 RSTD measurement accuracy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B0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BE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DA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56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6B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63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4D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7B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DC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A73211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34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B3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for R16 FR1 UE Rx-Tx time difference measurement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D4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74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3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89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46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NR_pos-UEConTest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F8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B0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D1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57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746EA28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9B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E6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for R17 FR1 UE Rx-Tx time difference measurement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44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DC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61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59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3D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77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DA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73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95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92D80D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64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95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Message content corrections for Rel-16 NR PRS-RSRP measurement period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C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A8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84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FB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99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NR_pos-UEConTest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42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1A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14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EC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72494FB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46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0B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number of cells to be provided in the assistence data for R16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2F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4C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46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15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5C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NR_pos-UEConTest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6F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83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0F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3E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2869C69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17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C3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number of cells to be provided in the assistence data for R17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9C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3F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C6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C5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D7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BC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4C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14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3C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9F24E3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1E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A6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Message content update for R16 PRS RSRP and Rx-Tx accuracy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41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BE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19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E9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DF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NR_pos-UEConTest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8E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FA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45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8A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472BE90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6B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86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Message content update for R17 PRS RSRP and Rx-Tx accuracy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D2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3A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79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94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74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A9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BD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27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5C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28A2F6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29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C9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14.2.7 according to existing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8B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8B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11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36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92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9C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6F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E8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A8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CB8DF3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FF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E8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16.5.2 according to existing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32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82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12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1D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92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E5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68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D4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68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8914F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BD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DD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Positioning Spec quality improvement draft CR for Annexes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C6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93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68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CA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85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7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D7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83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A5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1D846A9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3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R5-252915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E8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Positioning Spec quality improvement draft CR for clauses 1 and 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67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E3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3F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08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2A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30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86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30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38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6C5B524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A4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R5-252921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28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Idle mode test case 6.1.2.9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15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60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05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86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46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E8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5030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36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76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1F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RP-251117</w:t>
            </w:r>
          </w:p>
        </w:tc>
      </w:tr>
      <w:tr w:rsidR="00935262" w:rsidRPr="00935262" w14:paraId="2AAFD7B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70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R5-252925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E2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case 7.1.1.3.15.1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93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C0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80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22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4E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NR_cov_enh-UEConTest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1A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0C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C3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D7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EA5030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7E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R5-252934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B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Clarifications for FR2 testing with NR-DC and NR-CA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14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1D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8C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33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16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7C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1960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A0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DF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6C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5DC171ED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22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R5-252938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8A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NR-NTN satellite switching tests 14.2.2.4 and 14.2.2.5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C4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32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5A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59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72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37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59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03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A6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7A64AF4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81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4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r18 NR-NTN RACH-less Handover test 14.2.1.8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8C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D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09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D4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67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A1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1F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45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3A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668A290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A9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F9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Annex E for r18 NR-NTN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1D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98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AA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0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3F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AF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BB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1B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8F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73C845D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E3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15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measurement reporting tests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42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87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B8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F0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B7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A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AA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39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1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RP-251062</w:t>
            </w:r>
          </w:p>
        </w:tc>
      </w:tr>
      <w:tr w:rsidR="00935262" w:rsidRPr="00935262" w14:paraId="6934EC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50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9A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NR-NTN MAC-CE based pathloss RS switch test 14.4.5.1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DD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4B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DF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62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8D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63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A6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FF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4B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28CCB82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A3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R5-252944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92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general section of NR-NTN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B1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06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4D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B3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77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CE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2A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50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32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4D63846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4E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07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intra-frequency re-establishment test 14.2.2.1.1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8B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6C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F5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6A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67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1B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9E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E9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63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05C41C1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96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25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inter-frequency re-establishment test 14.2.2.1.2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88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1E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15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71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8C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D8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D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7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A7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467165E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DE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B0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DCI-based BWP switch test 14.4.3.1.1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89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A5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28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A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A5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07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5E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3A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C6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4DDC765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35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70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RRC-based BWP switch test 14.4.3.2.1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0C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14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9E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7F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6D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46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3F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CD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84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54012DC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A7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R5-252949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11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UE-specific CBW change test 14.4.4.1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69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1B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D0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E7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80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71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61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21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3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23B6A81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AF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95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Transmit Timing test 14.3.1.1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76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B1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93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78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87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C8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23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BE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99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4941E80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A9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C1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Timing Advance test 14.3.2.1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CE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96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7F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79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6F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92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5B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22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1F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20614F0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42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35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Annex F for NR-NTN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1B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24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A8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E3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87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7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B1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13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20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62EE4D5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79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4D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Annex H common message contents for NR-NTN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F3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F4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41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1C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61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99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30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29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1F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14CCB08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B5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3C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Handover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19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15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A3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A0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96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3D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B7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B1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3E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7088804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58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F3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FR1-NTN timing measurement MU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44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D6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F0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60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8E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B4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9C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66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04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2F365FA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3D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98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NR-U SFTD test case 12.4.1.1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0B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2C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85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99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C4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C9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17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7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07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53840EA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44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D4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for L1-RSRP reporting tests in FR2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89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A3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ED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D8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4A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49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4005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A0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59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35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16C45E7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0F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20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test applicability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FC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4F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53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25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ED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ED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3B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F2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67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20FD42D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D1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CB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for SIB19 RRM parameter table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B1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BB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B5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F9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D0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25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4A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E4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31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36646AB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04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22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idle mode relaxed measurement PICS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93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F2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EE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8D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A2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NR_UE_pow_sav_enh_plus_CT-UEConTest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00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6C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7F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6B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F27FBB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C6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41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14.2.2.1.1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FC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9A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C6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C1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77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D5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53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EC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AF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5941507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7C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D6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14.2.2.1.2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E4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DE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AC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A9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3B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65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46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73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4D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528BCE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21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R5-252969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77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14.4.3.1.1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EA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9B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1C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21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EB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E7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31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6D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19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7248F05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62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R5-252970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CB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14.4.3.2.1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97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DB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0F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B6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C2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F2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2E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64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F1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5B71899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C1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R5-252971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DB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14.4.4.1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2A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D9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17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6F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FF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56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60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DE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62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RP-251063</w:t>
            </w:r>
          </w:p>
        </w:tc>
      </w:tr>
      <w:tr w:rsidR="00935262" w:rsidRPr="00935262" w14:paraId="343307E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23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R5-252972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57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14.3.1.1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14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33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CC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33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B6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7E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73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75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B7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35528D4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93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R5-252973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04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test 14.3.2.1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7F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71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91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00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78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A8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DD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50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FD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2251287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3F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84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NR-U test 12.4.1.1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62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59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E6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E2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87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15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AA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EB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13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74CBA86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C5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R5-252975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C9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NR-U test 12.5.1.1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D0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40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A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40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AE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03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EA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18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40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39D2CFB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19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R5-252985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42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minimum test time table for NB-NTN npdsch and npdcch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08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55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47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91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E7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C1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2D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4E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80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21645AA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59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R5-252988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81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Multi-DCI FR2 fullyoverlap PDSCH and common updates to all Multi-Rx PDSCH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54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5E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7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D9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46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5B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AE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1C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6D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39FF982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AE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R5-252989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CC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spec update to add FR2 Multi-Rx PDSCH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D2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B8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D9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53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00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95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2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C3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FB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5C4428D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D2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R5-252996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0E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Updates in FR1 TRP TRS test specification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56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13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BF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C3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C9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B2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0024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C2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37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41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RP-251100</w:t>
            </w:r>
          </w:p>
        </w:tc>
      </w:tr>
      <w:tr w:rsidR="00935262" w:rsidRPr="00935262" w14:paraId="0C20A1B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8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R5-253000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ED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for REFSENS power level test for XR UEs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29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C5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AF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B8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10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AE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48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8C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4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4C0BF74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13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R5-253006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E1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update to NTN RF test case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B6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61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78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E9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D1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87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80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8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CD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4B5449F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58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R5-253022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00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TP analysis for new PC2 3CC NRCA combos within FR1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52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C7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5C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E4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AE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3C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AF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6A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C8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0867BB6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85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R5-253029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C9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36.579-5 v17.7.0 and substitution with pointer to the next Release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FD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A3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9B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61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17.7.0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04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99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0127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48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EE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8B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8F128A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43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R5-253030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BF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36.579-5 and substitution with pointer to TS 37.579-5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F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F9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F3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68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94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E2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A9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65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60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RP-251120</w:t>
            </w:r>
          </w:p>
        </w:tc>
      </w:tr>
      <w:tr w:rsidR="00935262" w:rsidRPr="00935262" w14:paraId="41B010E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09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99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37.579-5 v17.0.0 and substitution with pointer to the next Release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D9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A4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A8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FF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D8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54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4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5B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A7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B4A0B6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FB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B2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 the test frequencies for NR FR1 bands configuring a BWP without CORESET0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84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25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70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A8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C7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TEI17_Test,NR_redcap_plus_ARCH-UEConTest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7F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44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40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52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A193A2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CC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B2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 6.7.1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57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A6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3E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F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3A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6D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A2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C6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35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5CA59FC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69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8F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test procedure for IMS MO add RTT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2F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99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A7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DD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51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83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E0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5C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D9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8E4D48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0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30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test procedure for IMS MT add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4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9D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9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6C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C3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C9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54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8F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A2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37B7B68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0A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86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support for EPS QoS signalling for Real-time text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53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F6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89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16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88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0F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EA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6F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8A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270FE17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4B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EF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test procedure for Emergency call add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32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EC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09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3B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52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4C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16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C0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07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33B1A46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A1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R5-253049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DD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default message contents of Attach Accept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0C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E4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A0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CC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E8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13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28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22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A5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190904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EC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8A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Idle mode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C5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8C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CA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9F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32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9C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BC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77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AE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RP-251112</w:t>
            </w:r>
          </w:p>
        </w:tc>
      </w:tr>
      <w:tr w:rsidR="00935262" w:rsidRPr="00935262" w14:paraId="14FA90C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98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DB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Idle mode TC 6.2.3.3a and 6.2.3.4a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75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EA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5D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62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C5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67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AD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9B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59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RP-251112</w:t>
            </w:r>
          </w:p>
        </w:tc>
      </w:tr>
      <w:tr w:rsidR="00935262" w:rsidRPr="00935262" w14:paraId="6756846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23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0C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ACB per PLMN test case 8.1.2.5a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50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FC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0A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84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9F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7E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1D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01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54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083F259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2B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84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ACB per PLMN test case 13.5.1d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40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61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1C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AC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19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57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66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89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51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25A22F7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BB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CF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ACB per PLMN test case 13.5.2c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89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Keysight Technologies UK, Rohde&amp;Schwarz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34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DC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B5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61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6B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22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FC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59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27F064D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4A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CC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ACB per PLMN emergency call test case 13.5.3b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B5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53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A9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C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A6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49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F3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32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7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720BA88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35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E0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ACB per PLMN test case 13.5.4a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DA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BB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2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86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49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A7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59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E1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96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16A24E6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76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00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NB-IoT NTN TC 22.1.3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24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TF160, MediaTek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59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5A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A7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F6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F7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44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98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F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D2950F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B6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4A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test case 22.5.4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91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D2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D9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19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B5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TEI13_Test, NB_IOT-UEConTest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FA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D5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4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A0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RP-251140</w:t>
            </w:r>
          </w:p>
        </w:tc>
      </w:tr>
      <w:tr w:rsidR="00935262" w:rsidRPr="00935262" w14:paraId="4F7AFB9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14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EE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NB-IoT NTN PICS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86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BD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75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69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E5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LTE_NBIOT_eMTC_NTN_plus_EPS-UEConTest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0D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73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4A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31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6CC26CB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D0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9A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inter RAT handover test cases 8.4.2.2, 8.4.2.4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7C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B0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6B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60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DA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E5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9B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FE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89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7C5F789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E2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A8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inter RAT handover CA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E9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F8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EC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89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AC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48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E4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30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48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RP-251113</w:t>
            </w:r>
          </w:p>
        </w:tc>
      </w:tr>
      <w:tr w:rsidR="00935262" w:rsidRPr="00935262" w14:paraId="17C00F0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E3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F9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inter RAT MDT test case 8.6.7.4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37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4D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0F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96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B7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86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31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37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B9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RP-251114</w:t>
            </w:r>
          </w:p>
        </w:tc>
      </w:tr>
      <w:tr w:rsidR="00935262" w:rsidRPr="00935262" w14:paraId="06DE15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6B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30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Table 4.7.2-1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33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27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58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8D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48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9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CB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BC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1D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494ADA7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18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EF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UE-CapabilityRequestFilterCommon for NR-DC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05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F8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D1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DA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E8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B5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C8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0D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C0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4613EAB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8D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D1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test procedure IMS Emergency call and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97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4F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A9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54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47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C6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FE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CA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76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36E8B77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6D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R5-253069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68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test procedure for removing RTT from an ongoing call in 5GC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E8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7F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56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5F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55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9F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51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8F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59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EE7C77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81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69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frequency for protocol testing for n104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5D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95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52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8E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68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00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E9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D0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A8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4373BF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F0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66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signalling test frequency for CA_n77(2A)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3D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D3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D9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EA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96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B9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FA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C3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6B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71C00FF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AB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A4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Speed-dependent cell reselection Test Case 6.1.2.19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CC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B.V, Anritsu, Keysight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77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2A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32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57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EE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C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13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FD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84F197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A8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F1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BWP test case 7.1.1.8.1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3B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8A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5E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02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65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F5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75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83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A7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61F4199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43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36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Cov_Enh SIG test case 7.1.1.3.14.4 - PUSCH repetition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92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33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39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6B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01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NR_cov_enh-UEConTest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32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47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91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44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31FBCE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C3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D7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RRC test case 8.1.5.9.1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81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C7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74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21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9C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RACS-UEConTest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61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C2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1C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2F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2C54FF9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A8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8A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eMDT TC 8.1.6.1.4.9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80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44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1C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4E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09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NR_ENDC_SON_MDT_enh-UEConTest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0B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94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7F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CA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46D7DD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F1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99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power tables of NRDC test cases 8.2.3.11.3 and 8.2.3.14.2.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B1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B.V, 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1E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B0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51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44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81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A4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F0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60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24A2108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C1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R5-253079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68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NSSAI handling and NSSAI storage Test Case 9.1.5.1.3a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C1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B.V, 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5B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57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DC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AB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19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C7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43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18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4A46C80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53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FE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5GS SM test case 10.1.8.4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A8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3A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D5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6C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85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C8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77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D6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DC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5C299CF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3B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F5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IoT NTN enhancement test case 22.4.32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1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Sweden AB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60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9E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05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26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41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0E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CD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1C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2083BF0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B3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6F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sections 4.5B.3, 4.4.3.1.2 and 4.4.3.1.3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29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CC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CC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5F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CD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B9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F6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53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03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663E39B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AB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B5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4.5C UE position requirements for NTN testing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78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E0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85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12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A5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83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65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E3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EC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6C388EC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A7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5B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clause 4.6.3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7D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D0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B3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B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34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61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9C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A7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F7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5BF988B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F8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A3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V2X SIG test case 12.1.9.1.1 - UM RLC segmentation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9B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98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C8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4C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48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B2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ED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E2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D4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RP-251056</w:t>
            </w:r>
          </w:p>
        </w:tc>
      </w:tr>
      <w:tr w:rsidR="00935262" w:rsidRPr="00935262" w14:paraId="6311D54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E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R5-253089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5F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NTN enh Cell Selection Test case for CellBarredFixedVSAT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71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44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83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0A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D0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F0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CD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3D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F0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66E519A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1B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54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NTN enh Cell Selection Test case for CellBarredMobileVSAT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7A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CA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BC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4C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E4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9F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3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FD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16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5984175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16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9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NTN enh Conditional Handover Test case for CondEventD2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F1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70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67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61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95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DE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E9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21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61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71293F0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24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60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NTN enh Satellite Hard Switch with Resync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C6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B1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37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51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9B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9A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09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A5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7B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4070110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7C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CB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NR NTN enhancements test case 9.4.1.4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D9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73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EF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02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76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F1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34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ED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04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296D2E2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7E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29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to applicability of NR NTN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FC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B9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47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30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29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84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00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A8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5E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29E8C32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AB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F2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NR NTN enhancements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F6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CA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2E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EE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5B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42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BF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29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C3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75C529B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A5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F8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12.3.1.1.10 Sidelink Relay / L2 U2N / Remote UE / SRAP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1A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79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1E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51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553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74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80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35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C9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54E640C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6B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CB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Sidelink Relay / L2 U2N / Remote UE / Switching from indirect to direct path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B4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FC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7C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E2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AA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B3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99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C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53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23DEA9D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AE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75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12.3.1.1.22 Sidelink Relay / L2 U2N / Remote UE / Switching from direct to indirect path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17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A7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44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CA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89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9D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F2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B8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09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4BBF28D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AB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R5-253099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18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12.3.1.1.5 Sidelink Relay / L2 U2N / Remote UE / 5G ProSe Direct Discovery / Announcing Alert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75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6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69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D4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B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DA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4B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9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D2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1C441C3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C1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C5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12.3.1.1.6 Sidelink Relay / L2 U2N / Remote UE / 5G ProSe Direct Discovery / Match Report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8D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29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2C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8F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6E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67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BD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74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41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5D3BA4F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E2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48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new sidelink relay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C4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57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B0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2E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A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C1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13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79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3669503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04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DC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SL-ConfigDedicatedNR and SL-RLC-ChannelConfig for SL relay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04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6B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55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00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9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05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75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F3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D2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RP-251067</w:t>
            </w:r>
          </w:p>
        </w:tc>
      </w:tr>
      <w:tr w:rsidR="00935262" w:rsidRPr="00935262" w14:paraId="1EAEAFF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2B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94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RRCReconfigurationSidelink and SL-RLC-ChannelConfigPC5 for SL relay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19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AC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28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EA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51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81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55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E9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E5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RP-251068</w:t>
            </w:r>
          </w:p>
        </w:tc>
      </w:tr>
      <w:tr w:rsidR="00935262" w:rsidRPr="00935262" w14:paraId="3CACFC9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9E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59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LogicalChannelIdentity, Uu-RelayRLC-ChannelID and SL-RLC-ChannelID for SL relay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80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B0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03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2B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F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6B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21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23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C8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RP-251068</w:t>
            </w:r>
          </w:p>
        </w:tc>
      </w:tr>
      <w:tr w:rsidR="00935262" w:rsidRPr="00935262" w14:paraId="7F2FB2E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4B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8F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12.3.1.2.17 Sidelink Relay / L2 U2N / Relay UE / SRAP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B8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E1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56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3A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CD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1B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C6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57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F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RP-251068</w:t>
            </w:r>
          </w:p>
        </w:tc>
      </w:tr>
      <w:tr w:rsidR="00935262" w:rsidRPr="00935262" w14:paraId="6DAA94F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F6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0B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test procedure add RTT to speech call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71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4F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2E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66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5B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69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89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B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5E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0067BB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76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DA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procedure for MO speech call EVS default configuration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B3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0E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DA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6E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D6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41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3E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C1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AE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75B884D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BD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E3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generic procedure for MT speech call EVS default configuration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93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C4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D1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DB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B8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BC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16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E2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14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2C51A51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44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B4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test case for MO Speech add remove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93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88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53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9A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5B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AB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47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19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CD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26C2945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FF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29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test case for MT Speech add remove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A7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8B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FE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C1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32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79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24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4D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82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54280DF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D4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0B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B0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7E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FD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A8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BE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F6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E2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21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18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749A20C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2A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D1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Emergency call with Real Time text test case 19.1.7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D6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BC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26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B2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CC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F4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E9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D7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E9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21445B8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B6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EE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7.36 MTSI MO Call / add RTT / without precondition / 5GS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C7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EC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EA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FF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B9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7F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73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65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DA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3AECE12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E5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B9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10.16 Emergency Call with emergency registration / RTT activated / 5GS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57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79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34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2C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F7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CD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78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48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0A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1FA9119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95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2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10.17 Emergency Call with emergency registration / add RTT and remove RTT / 5GS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46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E0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35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19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CF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26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0B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0F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83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70542B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C8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B6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7.35 MTSI MO Voice Call / add RTT and remove RTT / with preconditions at both originating UE and terminating UE / 5GS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43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E0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31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BF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5C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38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56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01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14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2243617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F4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25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test cases 7.14, 7.16, 7.20 and 7.22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50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33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B9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58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E5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0F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F1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41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3D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5E29305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19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R5-253119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AC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EPS RTT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64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AC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38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C1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03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B1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78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AF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D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418E585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3B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37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eCall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DE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6B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CA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55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9B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69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F3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5C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49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40CAA4C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17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28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in 486 Busy Here, 600 Busy Everywhere, 603 Decline and 200 OK for eCall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B3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11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01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67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29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B1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2D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B0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87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0300DB1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94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11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EPS eCall test case 21.27 for CEN alignments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6F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DC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2A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D8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0A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C7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C3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EE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12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4F4504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DF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32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EPS eCall test case 21.28 for CEN alignments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C6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D1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70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54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8E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D4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88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19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9A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6B5F10D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65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FC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EPS eCall test case 21.30 for CEN alignments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6B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6E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97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FB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70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A9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AAB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56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6C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6571B0D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31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E8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eCall test case 11.15 for CEN alignments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B6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D1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6A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65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23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A1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31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62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3F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2A06B39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F7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AA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eCall test case 11.16 for CEN alignments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E1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3E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84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FA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93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44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5C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7B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F4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0FA0932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74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CB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eCall test case 11.18 for CEN alignments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42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6C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6F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9F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D2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81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88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95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0E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11FD245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82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F6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eCall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E8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D1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E9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4D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63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D4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80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38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D4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236BE1F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36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F5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applicablity for new NR NGeCall CEN alignment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47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EB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8D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D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D4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69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64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5F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BD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RP-251108</w:t>
            </w:r>
          </w:p>
        </w:tc>
      </w:tr>
      <w:tr w:rsidR="00935262" w:rsidRPr="00935262" w14:paraId="37FB014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BD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F8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test procedure for IMS bootstrap data channel establishment in 5GC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6B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F6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62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91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F3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0A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E9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E2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A2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655F764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88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18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EPS bearer configuration for IMS data channel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A4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12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3F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5D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D8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D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56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43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DC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17C8D01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06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20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test procedure for IMS bootstrap data channel establishment in E-UTRA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C5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93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95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61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3B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1B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E9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0A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FF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7767513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0C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E3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PICS for IMS data channel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5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45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A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7D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FC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2F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C5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A8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36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3979B8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2B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58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common configuration for ATG UE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0A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9B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1E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3A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CB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6F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19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FC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6D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0B5E3F1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58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1C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ATG TC 6.8.1.1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5B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B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3E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F1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22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C5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39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18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74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7C40EE3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2E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4A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ATG TC 6.8.1.2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1F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59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D9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C0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91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23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54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25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44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20AB154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93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DF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ATG TC 7.1.1.10.5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58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D9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80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95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63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EC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86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75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29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54622AA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32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21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ATG TC 8.1.4.4.8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B0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D0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27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27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EB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17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2C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7F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2B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74A19DD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F3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3D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ATG CHO TC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7D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2E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A7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12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B6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11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3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6D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71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4A18040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40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26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ATG TA report TC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41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E8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EF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EA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2F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72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0F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35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87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3BA1632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31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B9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8.2.6.5.1 for R18 IDC enhancement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05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80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2F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A6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7B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A5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E8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DC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57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RP-251092</w:t>
            </w:r>
          </w:p>
        </w:tc>
      </w:tr>
      <w:tr w:rsidR="00935262" w:rsidRPr="00935262" w14:paraId="51C4564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C9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A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the R18 MUSIM TC 8.1.1.4.10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7B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01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BB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1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2C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D7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04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16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72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59C2A41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10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5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testcase 7.1.1.6.8 UTO-UCI CG type 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C6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8C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A0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DA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2C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F0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8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AC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02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6DEABE5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2E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C8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New testcase 7.1.1.6.X UTO-UCI CG type 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EA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70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EB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D2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6E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86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33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90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56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46936D1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A3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4A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of TC 7.1.1.6.8 and 7.1.1.6.9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01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BD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31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2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37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DA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C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25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14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43CF31C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0C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R5-253148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76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signalling parameters for spectrum less than 5MHz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2F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BB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8B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06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4B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EA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19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FF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24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RP-251081</w:t>
            </w:r>
          </w:p>
        </w:tc>
      </w:tr>
      <w:tr w:rsidR="00935262" w:rsidRPr="00935262" w14:paraId="17BCD6D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48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B9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7.1.1.14.2.2 NES spatial domain Type 2 adaptation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E0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BA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E0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F8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A7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FC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8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F5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EE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388639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65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BF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PICS for Aerial UE Capabilities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9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5C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DD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A2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9C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C8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7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31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78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RP-251107</w:t>
            </w:r>
          </w:p>
        </w:tc>
      </w:tr>
      <w:tr w:rsidR="00935262" w:rsidRPr="00935262" w14:paraId="774C0B5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3D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B7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dynamic waveform switching SIG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F6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2E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53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CB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09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6F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5B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27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EF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6EBC59C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5F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E8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Cov_Enh2 SIG test case 7.1.1.1.21 - SI request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CF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95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AB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A9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8A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70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B4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8F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32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337634F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4E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87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Cov_Enh2 SIG test case 7.1.1.3.24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EB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01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A0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5C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B7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C1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2B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CC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1D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69B3DF6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47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E1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New test case for CFRA msg1 repetition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C0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A9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27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2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E8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67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9CC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51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7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020D77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FA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A5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New test case for DPC PHR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70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60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24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B2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1B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2F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F6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BC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54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4B55463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93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F7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New test case for assumed PUSCH PHR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5E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6E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65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24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B8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40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8C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3C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8D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588D675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BE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12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for new further NR coverage enhancement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A1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7D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C1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A6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5F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1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7A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71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92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5BC9BA1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62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60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testcases 7.1.1.14.2.1 and 7.1.1.14.2.3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CB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Nokia, Huawei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3F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E0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2B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6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61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20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E3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2F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0D256C6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02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51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New test cases for Multi-carrier enhancements for NR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E7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1F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B5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77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D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51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36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CC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0E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RP-251087</w:t>
            </w:r>
          </w:p>
        </w:tc>
      </w:tr>
      <w:tr w:rsidR="00935262" w:rsidRPr="00935262" w14:paraId="571535B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68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B8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for new Multi-carrier enhancements for NR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6A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Lenovo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96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10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03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1E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E9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79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07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7E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RP-251087</w:t>
            </w:r>
          </w:p>
        </w:tc>
      </w:tr>
      <w:tr w:rsidR="00935262" w:rsidRPr="00935262" w14:paraId="0AEC3A6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82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34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Expanded 9.3.1.1 Position Capability Transfer test case message contents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AB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B8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72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08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65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25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C4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0A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0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71B4B76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15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DC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sidelink positioning test condition to 37.571-2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50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C8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2D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28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42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35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85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40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C4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41D67FF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4F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19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position capability transfer procedure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69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9C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0C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70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357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D8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E4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2A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BF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0C89B11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60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CC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duplicated message transfer procedure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11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F2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0B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81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D0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DF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C7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CB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56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77081AD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6D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D6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acknowledgment procedure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EB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97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7D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DE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13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1C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7E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42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CD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1823BC8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93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78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retransmission procedure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E81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80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A2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59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7F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BF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DF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D9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F9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778D40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9F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03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applicabilities for new SLPP common and transport procedure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56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2A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F1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E2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3C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6A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0175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4E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F2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7D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RP-251095</w:t>
            </w:r>
          </w:p>
        </w:tc>
      </w:tr>
      <w:tr w:rsidR="00935262" w:rsidRPr="00935262" w14:paraId="31B9724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44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R5-253169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19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MAC SDT Test Case 7.1.1.13.6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A2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41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0B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86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F4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NR_MT_SDT-UEConTest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B5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59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F8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1F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RP-251091</w:t>
            </w:r>
          </w:p>
        </w:tc>
      </w:tr>
      <w:tr w:rsidR="00935262" w:rsidRPr="00935262" w14:paraId="4E927F7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48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DC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Introduction of PICS to support localized services in SNPN for new Rel-18 NPN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6F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17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68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72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5E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BB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0794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E27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55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F3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RP-251094</w:t>
            </w:r>
          </w:p>
        </w:tc>
      </w:tr>
      <w:tr w:rsidR="00935262" w:rsidRPr="00935262" w14:paraId="17377C1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25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7E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6.5.3.11 SNPN Selection in Automatic Mode / Access for localized services in SNPN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E9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2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E0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C1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57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BF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75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2F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77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RP-251094</w:t>
            </w:r>
          </w:p>
        </w:tc>
      </w:tr>
      <w:tr w:rsidR="00935262" w:rsidRPr="00935262" w14:paraId="787BB62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8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06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6.5.3.13 SNPN Selection in Manual Mode / Access for localized services in SNPN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D8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C9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54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E5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2A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80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15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0C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37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RP-251094</w:t>
            </w:r>
          </w:p>
        </w:tc>
      </w:tr>
      <w:tr w:rsidR="00935262" w:rsidRPr="00935262" w14:paraId="51AE2F0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0E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3B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6.5.3.15 SNPN / User Reselection in Automatic Mode / Access for localized services in SNPN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DE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9A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69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11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2D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37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CF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B9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66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RP-251094</w:t>
            </w:r>
          </w:p>
        </w:tc>
      </w:tr>
      <w:tr w:rsidR="00935262" w:rsidRPr="00935262" w14:paraId="6A44BE0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24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C4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the Test Procedure for UE Switch-On in Test Case 6.5.3.10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0C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7B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4A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DC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0C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E3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76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E1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ED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RP-251094</w:t>
            </w:r>
          </w:p>
        </w:tc>
      </w:tr>
      <w:tr w:rsidR="00935262" w:rsidRPr="00935262" w14:paraId="2B797D0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22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06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new R18 NPN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B5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80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1E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FB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FC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4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AF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4B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9F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RP-251094</w:t>
            </w:r>
          </w:p>
        </w:tc>
      </w:tr>
      <w:tr w:rsidR="00935262" w:rsidRPr="00935262" w14:paraId="3C8C248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5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D0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LTM Test Case for DRX operation with RACH-less LTM cell switch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0E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Tech. Netherlands B.V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8C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91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A3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1B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A5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9D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ED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4F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3BD148B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4D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88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LTM test case 7.1.1.1.30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95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87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E5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9A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B3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72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9B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CF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7A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1720A9B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54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37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LTM test case 7.1.1.1.28 and 7.1.1.3.30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9C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Sweden AB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D8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53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6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63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87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5C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7B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24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48262FB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32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91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TC 8.1.5.1.1 for Further measurement gap enhancements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51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F0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CC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B1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D8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56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965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F2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A0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094D4D5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3A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A6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case 22.1.4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25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75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12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C5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CF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6B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AD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B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1A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B5F95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2A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45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5.8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7B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Element, Ericsson, FirstNet, Samsung R&amp;D Institute UK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19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64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D2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3D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BB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31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B9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BA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RP-251110</w:t>
            </w:r>
          </w:p>
        </w:tc>
      </w:tr>
      <w:tr w:rsidR="00935262" w:rsidRPr="00935262" w14:paraId="3A480F7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2D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E2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PUR test case 22.1.5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DE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D7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B4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80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47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82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2F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51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1B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EF6F36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1F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A9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case 22.1.6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AD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A3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C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B7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94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6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3E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8F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91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1093BC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6A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AC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NB-IoT DCI configuration for PUR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F1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1C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58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DE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C1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1B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69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74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BC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80339B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33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8F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for protection against improper reselection to GERAN/UTRAN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51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94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59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D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5F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76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D4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07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D7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30D5903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C3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0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36.523-3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9F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57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86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4E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FB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F4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5D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E5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E19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41593FB5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20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R5-253189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B6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signalling test frequencies and conditions for variable Tx-Rx spacing for NB-IoT for NTN band 256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79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A5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CD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BE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C8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88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1524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41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30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12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355EE6B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E2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7A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and PICS for protocol testing for variable Tx-Rx spacing for NB-IoT for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0F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5A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DC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B6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1F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37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8F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30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DD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02A0196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4B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8B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PIXIT for testing of variable Tx-Rx spacing for NB-IoT for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AB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BE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A4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65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9A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F6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98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2F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B4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05A1523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2D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35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UDC PDCP TCs 7.1.3.6.8 and 7.1.3.6.9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24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EC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29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D1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4E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NR_UDC-UEConTest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98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67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3B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A1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6BC531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0F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D1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emergency services test cases 11.4.1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79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8C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09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A9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C4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22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9D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43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13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1A31E19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9E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A6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emergency services test cases 11.4.5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85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4F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C1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5F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D3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B1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26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80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DE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20B6BC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35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FD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19.3.1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CD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1A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FB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3E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63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33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ED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15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AB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RP-251112</w:t>
            </w:r>
          </w:p>
        </w:tc>
      </w:tr>
      <w:tr w:rsidR="00935262" w:rsidRPr="00935262" w14:paraId="0272A33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52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47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annex emergency and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1E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F0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25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3E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1E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E0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53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F6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28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72FDF87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FA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30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V2X SIG test case 12.1.9.2.1 - AM RLC segmentation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4B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3C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F4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A3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97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98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1F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6D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6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RP-251056</w:t>
            </w:r>
          </w:p>
        </w:tc>
      </w:tr>
      <w:tr w:rsidR="00935262" w:rsidRPr="00935262" w14:paraId="417E190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0C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R5-253199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D0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V2X SIG test case 12.1.9.2.2 - AM RLC polling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B7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C0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F3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76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A5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4B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2D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66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21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RP-251056</w:t>
            </w:r>
          </w:p>
        </w:tc>
      </w:tr>
      <w:tr w:rsidR="00935262" w:rsidRPr="00935262" w14:paraId="012A1762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B1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F5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Qos flow configuration for IMS data channel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E4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E2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56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4E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AD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83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38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F9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5E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776D11E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CD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BC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LTE IMS data channel test case 12.30 - MO Voice call without precondition and BDC failure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A3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88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CF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E9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AF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4D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26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D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BC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5ABA05E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AF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5F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LTE IMS data channel test case 12.31 - MO Voice call with precondition and BDC failure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C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B5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D1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20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9F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41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D5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FE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C9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12CDF00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98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48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LTE IMS data channel test case 12.32 - MO Voice call without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A4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04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15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B1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77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DE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43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8F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47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5A6159B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D9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E8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LTE IMS data channel test case 12.33 - MO Voice call with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F3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A1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51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AB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48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C7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09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86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23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0F5513F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B6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D5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LTE IMS data channel test case 12.34 - MT Voice call without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62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38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FA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88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BB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A1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52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BB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B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4C84789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18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6E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LTE IMS data channel test case 12.35 - MT Voice call with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0A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61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25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65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38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D4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11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1A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F7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1420652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18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DE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IMS data channel test case 7.37 - MO Voice call without precondition and BDC failure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D6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87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99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0F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46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FE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0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7D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10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5BE8958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3D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7B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IMS data channel test case 7.38 - MO Voice call with precondition and BDC failure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FE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DB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15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33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EC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CA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66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A7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31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0404CB9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54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DC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IMS data channel test case 7.39 - MO Voice call without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0E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5B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A1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2E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29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16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4F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98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F1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52957BF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AE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89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IMS data channel test case 7.40 - MO Voice call with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1F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D8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97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89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7B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01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2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66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21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2A7ACD0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24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48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IMS data channel test case 7.41 - MT Voice call without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BB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C5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21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3A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6B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20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41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A3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9C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142A842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B2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15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IMS data channel test case 7.42 - MT Voice call with precondition and BDC success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AF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78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00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04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E0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2E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69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86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C1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RP-251105</w:t>
            </w:r>
          </w:p>
        </w:tc>
      </w:tr>
      <w:tr w:rsidR="00935262" w:rsidRPr="00935262" w14:paraId="1B50D49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8B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14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LTE IMS data channel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4F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AC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A1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83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EB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C6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B1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19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F2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RP-251106</w:t>
            </w:r>
          </w:p>
        </w:tc>
      </w:tr>
      <w:tr w:rsidR="00935262" w:rsidRPr="00935262" w14:paraId="79786C3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6D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FB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NBIOT NTN testcase 22.4.31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E9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31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31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D0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94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05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E9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C7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A4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28A79FA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F5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73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 NTN: Test Model updates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A2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7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0D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BB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D5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4D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F2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67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F2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1E99F76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7B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A9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Misc. updates to NB-IoT NTN test cases applicability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9C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MCC TF160, 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60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03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D9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77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LTE_NBIOT_eMTC_NTN_plus_EPS-UEConTest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A3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1494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E2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4B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7F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06546B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E5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FF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applicability for new LTM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C9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Sweden AB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7D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E3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84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6B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51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E5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B6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01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73F915A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74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R5-253219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CD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LTM test case 7.1.1.1.30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60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5C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5D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C5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72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A2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02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7E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B3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24F8296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7B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B9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NR NTN enh Satellite Soft Switch with Resync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74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C2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3B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7A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7E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70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4942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5B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46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4E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54C622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51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E8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applicablity for new NR NTN enh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DA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5D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E2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D3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65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B9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D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A3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57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412B9A5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DF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AC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new test case 7.36 MTSI MO Call / add RTT / without precondition / 5GS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46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61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FC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99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72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32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A9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C9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73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956107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38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3C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test case for Emergency call add remove RTT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8A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F3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73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0C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4C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5A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1601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27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78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2E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RP-251115</w:t>
            </w:r>
          </w:p>
        </w:tc>
      </w:tr>
      <w:tr w:rsidR="00935262" w:rsidRPr="00935262" w14:paraId="340A1B4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7E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6D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NR IMS data channel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EE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BA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A1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F7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70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BC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0368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E7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16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75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RP-251106</w:t>
            </w:r>
          </w:p>
        </w:tc>
      </w:tr>
      <w:tr w:rsidR="00935262" w:rsidRPr="00935262" w14:paraId="4BD9522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02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R5-253230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95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NBIOT NTN testcase 22.4.30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C0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A8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71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CF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58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LTE_NBIOT_eMTC_NTN_plus_EPS-UEConTest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0A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5447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09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79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30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500757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2F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R5-253235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55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active UL slots and RMC for RF tests of FR1 NTN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91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8B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78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54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1D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B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EF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B8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1C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3E232CB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40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R5-253236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89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Clarification of sources of IMD in 7.3A.0.5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10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E1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7D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F4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11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6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C1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DC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16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RP-251070</w:t>
            </w:r>
          </w:p>
        </w:tc>
      </w:tr>
      <w:tr w:rsidR="00935262" w:rsidRPr="00935262" w14:paraId="6436CA7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32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0B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Rearrangement of RMC tables for FR2 NTN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6C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66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0E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F3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9B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36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59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DE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F5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3122FE0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01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R5-253238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91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reference sensitivity for PC2 EN-DC combo within FR1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D6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EC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91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DC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93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9E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32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81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737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262">
              <w:rPr>
                <w:rFonts w:ascii="Arial" w:hAnsi="Arial" w:cs="Arial"/>
                <w:color w:val="000000"/>
                <w:sz w:val="16"/>
                <w:szCs w:val="16"/>
              </w:rPr>
              <w:t>RP-251072</w:t>
            </w:r>
          </w:p>
        </w:tc>
      </w:tr>
      <w:tr w:rsidR="00935262" w:rsidRPr="00935262" w14:paraId="70DC8824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D8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4D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Modification of Beamlock test function to support locking two TX beams from two panels simultaneously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F5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Nokia, Apple, Keysight Technologies UK Ltd, Qualcomm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A7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C7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9D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17.5.0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A5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F3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E5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4C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37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40AA9EC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B8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39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frequencies for CA_n78B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F0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2F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9F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8A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AB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DA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F4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91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48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54CE75B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E2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CB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Added missing PICS for PC2 SISO Rel-18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46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FB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9C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D7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9B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0C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94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ED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5D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RP-251071</w:t>
            </w:r>
          </w:p>
        </w:tc>
      </w:tr>
      <w:tr w:rsidR="00935262" w:rsidRPr="00935262" w14:paraId="6124617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FB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D3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MG_enh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CD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31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E6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C1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E9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8C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1B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48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D3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26950BC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D3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B0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MPR, SEM and ACLR for 4Tx UL-MIMO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7F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5A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2A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C8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92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FB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5B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C5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D7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77AD891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B1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98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output power for 4Tx UL-MIMO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8B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4F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03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9E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85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4A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44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91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FE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6F4D007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5F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35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Message exception for 4Tx UL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80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BF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C2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CF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BA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52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62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C9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47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303320E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F6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75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OFF power and time mask test cases for 4Tx UL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BE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A8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7B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1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E2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33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A3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7C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6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6FDEF46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72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E3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spurious emissions for UE co-existence for UL MIMO with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46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16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59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9C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34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9F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D5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CD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CD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1907CA5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3C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1F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frequency error test case for 4Tx UL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06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14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A4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CA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2E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1A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D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BE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C2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36AA4C2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52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1A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n104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B7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D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78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3A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7C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32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D7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3A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E4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077B80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17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D2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test frequency of CA_n79C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26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3E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57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60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D6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71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E6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8B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63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2F475DB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2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BD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on 7.3B.2 for EN-DC reference sensitivity for DC_71A_n2A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7C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DD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C6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55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CA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F1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8C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0A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88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5C9EA86E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5D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C0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band n104 PC2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A1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Keysight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B8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A4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79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B9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33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D5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83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6B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4C89E9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5C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F4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n104 PC2 Tx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2B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25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85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6A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FB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88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35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1D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95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DD5553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E9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15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Merge the UE power class tables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00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Verizon, 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7C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26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D7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9B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73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A9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E4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12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0F1197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08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2C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for new PC2 3CC NRCA combos within FR1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35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77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47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75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64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5C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35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83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B8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RP-251072</w:t>
            </w:r>
          </w:p>
        </w:tc>
      </w:tr>
      <w:tr w:rsidR="00935262" w:rsidRPr="00935262" w14:paraId="1C9DC56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B2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R5-253419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MPR, SEM and NR ACLR for 4Tx TxD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5C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5B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71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FF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D3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C3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5C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33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CC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RP-251083</w:t>
            </w:r>
          </w:p>
        </w:tc>
      </w:tr>
      <w:tr w:rsidR="00935262" w:rsidRPr="00935262" w14:paraId="3A6147C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C9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E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TP analysis for MPR, SEM and ACLR for 4Tx UL-MIMO and 4Tx TxD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5B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2B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1B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07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0E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16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B2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F5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CE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1F27811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0E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DF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REFSENS power level test for XR UEs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37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DA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B1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B8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E3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41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BD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13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EE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2184791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FC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5F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TP Analysis for REFSENS power level test for XR UEs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BB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91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A9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FA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07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97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7C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31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5B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RP-251080</w:t>
            </w:r>
          </w:p>
        </w:tc>
      </w:tr>
      <w:tr w:rsidR="00935262" w:rsidRPr="00935262" w14:paraId="62F4ED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EA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88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common UL config of intra-band contiguous 2CA non-contiguous allocation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A4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Anritsu, Keysight, Apple Trading, 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FB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45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EA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B6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NR_RF_FR1-UEConTest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D1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87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E9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0E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A0B273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3B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F5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for a few band configurations with high power single UL of n77A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4C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99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9F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1A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CB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41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CD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E2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4D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36E35F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92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9B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Frequency error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44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C0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56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1D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32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21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50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68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F9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5396B00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7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7E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Spectrum emission mask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63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B8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4A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34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C5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65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85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D2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0E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3FDEF62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57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9B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on 7.3A for inter-band CA Refsens for CA_n3A-n5A due to intermodulation interference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0B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62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93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18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91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B0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47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5A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30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4311D1F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4C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85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7.3A minimum requirements for alignment with latest Rel-18 TS 38.101-1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D0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3F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F0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6B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B5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E5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D2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B5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AE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RP-251070</w:t>
            </w:r>
          </w:p>
        </w:tc>
      </w:tr>
      <w:tr w:rsidR="00935262" w:rsidRPr="00935262" w14:paraId="7444EC4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DB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BE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OBW and transmit intermodulation for 4Tx Tx diversity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5D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61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57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FD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A2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A5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07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7E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A3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294E6AB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80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8D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minimum output power for Tx Diversity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1D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9F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D4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03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0D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08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16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7F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37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2C37FBC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D1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ED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transmit OFF power for Tx Diversity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AF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D9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54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40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3B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3B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ED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33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03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2B09BB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E1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59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general ON/OFF time mask for Tx Diversity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C1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C3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79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A9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1D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C9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C8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BF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19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1B57445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EE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0E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general spurious emissions for Tx Diversity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4A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9A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E9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94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14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A2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91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80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C4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31135BE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82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20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spurious emissions for UE co-existence for Tx Diversity for UE supporting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2C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D2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E3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80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E5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06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67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02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FF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4889382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DD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36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Tx TCs for R18 coverage enh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C4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63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13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86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74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42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59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CF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A3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74C7928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F3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AD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RRC IE for R18 coverage enhancement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C5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35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BA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11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83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69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3461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D1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4C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E6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40003B8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28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7F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tables test requirements with two and four antenna port reference sensitivity for n28 with CBW=40MHz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A9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14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EF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81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32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B2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EB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59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EF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RP-251109</w:t>
            </w:r>
          </w:p>
        </w:tc>
      </w:tr>
      <w:tr w:rsidR="00935262" w:rsidRPr="00935262" w14:paraId="3158EF5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1C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B8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AMPR TC for n28 PC2 40MHz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9D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E8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FB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EB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35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A0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07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74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49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RP-251109</w:t>
            </w:r>
          </w:p>
        </w:tc>
      </w:tr>
      <w:tr w:rsidR="00935262" w:rsidRPr="00935262" w14:paraId="65BCF79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5B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C2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uplink configuration for reference sensitivity tables for n28 40MHz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91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95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47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83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FD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23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AC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5B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0C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RP-251109</w:t>
            </w:r>
          </w:p>
        </w:tc>
      </w:tr>
      <w:tr w:rsidR="00935262" w:rsidRPr="00935262" w14:paraId="0EDF046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4A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60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Channel bandwidth for n28 PC2 40MHz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93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86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84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64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22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CA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05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8B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B1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RP-251109</w:t>
            </w:r>
          </w:p>
        </w:tc>
      </w:tr>
      <w:tr w:rsidR="00935262" w:rsidRPr="00935262" w14:paraId="5A60696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DA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B2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7.3I Reference sensitivity TC for (e)RedCap UE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2B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E1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4D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59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EF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F3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ED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E7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D6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RP-251079</w:t>
            </w:r>
          </w:p>
        </w:tc>
      </w:tr>
      <w:tr w:rsidR="00935262" w:rsidRPr="00935262" w14:paraId="25DEDEA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D8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B4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Introduction of Aerial UE transmitter requirements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61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32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D1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9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C7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6B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A9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F5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C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RP-251107</w:t>
            </w:r>
          </w:p>
        </w:tc>
      </w:tr>
      <w:tr w:rsidR="00935262" w:rsidRPr="00935262" w14:paraId="511FA12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15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A3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for PC1 and NS_06 in A-MPR and A-SEM tests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3F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40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E6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C1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A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LTE_NR_HPUE_FWVM_R18-UEConTest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22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CB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71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90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730ECCA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66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17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SA FR1 - 7.3A.1_1 - CA n2A-n77A - Test ID 9 and minimum requirements update - Frequency correction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A8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02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3C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2C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A1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10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8B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09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15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F408D7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27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29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for combo CA_n66A-n77A in 7.3A.1_1 PC 1.5 test requirements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2A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C9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5F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F2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F9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98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2D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52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C3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053546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31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4D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for combo CA_n41A-n77A for PC2 and PC1.5 minimum and test requirements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F1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85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26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E8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AD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D9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FB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5A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68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70BA4E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01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35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n104 REF SENSE TC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15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EA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72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91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DE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7D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3286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9C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43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12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8135ED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35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3B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NR-U Intra-band contiguous CA updates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93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E6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DF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3C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AD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80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7C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62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64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5A7AC9A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B6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R5-253449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6F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2DL CA REFSENS for Rel-17 PC2 and PC1.5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08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05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CC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85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A3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NR_PC2_CA_R17_2BDL_2BUL-UEConTest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DA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68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63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04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69174B4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5D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AD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6.2H.3.1 UE MOP for CA with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DA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0D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C5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27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0A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4Rx_low_NR_band_handheld_3Tx_NR_CA_ENDC-UEConTest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4B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36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F1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E5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1D072E0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E2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E9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7.xD Rx test cases for UL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5D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D6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B0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1B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52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A4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C5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B0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FE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19BEAB4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B7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FD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testing for NS_47 for power class 2 and 3 in AMPR for UL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E7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24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E0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4B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76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ENDC_UE_PC2_TDD_TDD-UEConTest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8A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D0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9F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9F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0CC87AD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54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21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AMPR for UL MIMO test case for band n41 for power class 1.5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25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E6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96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08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D6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TEI16, LTE_NR_B41_Bn41_PC29dBm-UEConTest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FB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72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4E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BA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46C50CE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5D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97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6 for the terms on 2Tx and 1Tx denotation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F1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05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12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3C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4B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NR_RF_TxD-UEConTest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6A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45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D8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BB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304275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B8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F4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Clarifying applicable CA configuration for each configuration table in AMPR CA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7F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HiSilicon, 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AF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2F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8D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0E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D8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59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15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92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9FC558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D2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E5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Carrier leakage with PC5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5E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26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AF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CC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7A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F6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BC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D2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6D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RP-251061</w:t>
            </w:r>
          </w:p>
        </w:tc>
      </w:tr>
      <w:tr w:rsidR="00935262" w:rsidRPr="00935262" w14:paraId="293CE3A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0F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6A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In-band emissions with PC5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F7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84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BB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08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30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EC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F0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35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BC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RP-251061</w:t>
            </w:r>
          </w:p>
        </w:tc>
      </w:tr>
      <w:tr w:rsidR="00935262" w:rsidRPr="00935262" w14:paraId="397572E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49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26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Carrier leakage for CA minimum conformance requirements for PC5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35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DF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F2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21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86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9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EC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A8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33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RP-251061</w:t>
            </w:r>
          </w:p>
        </w:tc>
      </w:tr>
      <w:tr w:rsidR="00935262" w:rsidRPr="00935262" w14:paraId="798D79D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C9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31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In-band emissions for CA Minimum conformance requirements with PC5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EC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56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B8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19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1A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80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0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8A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56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RP-251061</w:t>
            </w:r>
          </w:p>
        </w:tc>
      </w:tr>
      <w:tr w:rsidR="00935262" w:rsidRPr="00935262" w14:paraId="6FE2A76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5D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D3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Updating In-band emissions for CA (2UL CA) with PC5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E0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5E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E8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51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D8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1A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DB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34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2F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RP-251061</w:t>
            </w:r>
          </w:p>
        </w:tc>
      </w:tr>
      <w:tr w:rsidR="00935262" w:rsidRPr="00935262" w14:paraId="0CC0DC9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41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74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2AoA spherical coverage test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9C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25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A6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79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47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4F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34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C3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B4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18F6F1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19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11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FR2 RF test spec Clause 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B9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FB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8F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08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10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6F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2B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DE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91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RP-251082</w:t>
            </w:r>
          </w:p>
        </w:tc>
      </w:tr>
      <w:tr w:rsidR="00935262" w:rsidRPr="00935262" w14:paraId="2C5B7EB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94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23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FR2 RF test spec Clause 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F1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97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1E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AA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A9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D3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82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22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E2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RP-251082</w:t>
            </w:r>
          </w:p>
        </w:tc>
      </w:tr>
      <w:tr w:rsidR="00935262" w:rsidRPr="00935262" w14:paraId="4F7B906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0C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1E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FR2 RF testability issue list to specification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80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CD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69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68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4B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97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E5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9B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EA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1C6392D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21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C0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FR1 inter-band EN-DC REFSENS for Rel-16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87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C9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3B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2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77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C3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06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47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C5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45D5CB7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EF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D1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7.3B.2.3 for Rel-16 EN-DC configurations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37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CE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3D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84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5D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FF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9D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78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C3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7D09C10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63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R5-253469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C7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7.3B.2 minimum requirements for alignment with latest Rel-18 TS 38.101-3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10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DF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F2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07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91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30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39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D5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11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RP-251070</w:t>
            </w:r>
          </w:p>
        </w:tc>
      </w:tr>
      <w:tr w:rsidR="00935262" w:rsidRPr="00935262" w14:paraId="40AF87D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2D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68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FR1 inter-band EN-DC REFSENS for Rel-15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48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8A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6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40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DB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29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23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68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31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5B59167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05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2F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7.3B.2.3 for Rel-15 EN-DC configurations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85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HiSilicon, Keysight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92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05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C2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5B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A0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0C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9C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77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72952A3F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F5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3F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 NTN - Out of band blocking test - Frequency range update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31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82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2A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86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85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DA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BB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31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0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6A7560A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B3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EA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6.4.2.1a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22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77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EB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1C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FB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7E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D9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9F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38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1C5889C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3D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CF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Cleaning up for NR NTN clause 8.2.1.2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66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(Chengdu)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FB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AF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04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26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51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BE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CF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46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78298C5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86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18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14.2.2.2.1 and 14.2.2.2.2 for NR NTN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95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70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78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B6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F0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EE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7D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43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A6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304D378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E3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A5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FR1 inter-RAT Cell reselection with NTN Carrier for Satellite Access in 14.1.11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02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65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B6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27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2C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C9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82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A4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4F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0711301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FD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41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FR1-FR1 Cell re-selection with TN carrier for Satellite Access in 14.1.12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99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EA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4B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E7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10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1B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0D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D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61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RP-251102</w:t>
            </w:r>
          </w:p>
        </w:tc>
      </w:tr>
      <w:tr w:rsidR="00935262" w:rsidRPr="00935262" w14:paraId="3C3E9DB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93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R5-253479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7B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IoT NTN enh multi cell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A4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A5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6B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34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65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D0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86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9A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E3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5165C90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4C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13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reference in Ephemeris Information clauses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FE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AF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B9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A1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E0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9E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23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F3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E3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27F7BCC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C9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5B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NTN clause 7.6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44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(Chengdu)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E7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78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8D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2E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IoT_NTN_extLband-UEConTest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33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A0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62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0B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RP-251099</w:t>
            </w:r>
          </w:p>
        </w:tc>
      </w:tr>
      <w:tr w:rsidR="00935262" w:rsidRPr="00935262" w14:paraId="73AFF80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43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60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TC 6.5B test configuration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86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(Chengdu)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3F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B0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41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3E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2E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CD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1F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76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3619548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C9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62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Annex E for Iot NTN enh new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7A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FE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C8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C1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D5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25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5F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B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FD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1B153AC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AD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E4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IoT NTN 13.1.1.6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88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AE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0A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49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00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84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0469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DD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A0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7D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1DDBE8B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AE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6A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enhanced receiver type 2 test cases for FDD 4Rx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F7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E9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85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5C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B6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BC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65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2A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14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RP-251093</w:t>
            </w:r>
          </w:p>
        </w:tc>
      </w:tr>
      <w:tr w:rsidR="00935262" w:rsidRPr="00935262" w14:paraId="79E7C37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60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DA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on enhanced receiver type 2 test cases for FDD 2Rx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F3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13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51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FC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60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58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84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15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13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RP-251093</w:t>
            </w:r>
          </w:p>
        </w:tc>
      </w:tr>
      <w:tr w:rsidR="00935262" w:rsidRPr="00935262" w14:paraId="2AFAF77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D0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AC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sub-clause 5.2.2.2.17_1 header to be updated and add clause 5.2.2.2.17_2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80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47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5C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18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0C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C3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41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87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1B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RP-251093</w:t>
            </w:r>
          </w:p>
        </w:tc>
      </w:tr>
      <w:tr w:rsidR="00935262" w:rsidRPr="00935262" w14:paraId="66E7092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89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R5-253489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CF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editor note for CQI test case for FR2 256QAM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80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F3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AD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D0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F4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NR_DL256QAM_FR2-UEConTest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5C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4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1C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DE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71C2D71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1F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R5-253492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D9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RRM distance-based conditional Handover test cases in FR1 for ATG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F6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1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22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59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E5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1D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76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88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0E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44F6AF6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44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5C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ATG intra-frequency CSI-RSRP accuracy test cases 19.6.6.1.1 and 19.6.6.1.2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2F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2B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A9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3D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4A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52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58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A6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76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5AE2A6C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41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B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ATG intra-frequency CSI-RSRQ accuracy test case 19.6.7.1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89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07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79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5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AC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CC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B8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7A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68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0541E4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3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EA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ATG intra-frequency CSI-SINR accuracy test case 19.6.8.1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F9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CF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52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2D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C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3B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34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8B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20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3A95DD3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D7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54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ATG SA event triggered reporting test cases 19.5.1.x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98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00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ED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C4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5B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32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BF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D4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80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3282742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5C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EC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ATG Radio Link Monitoring test cases 19.4.1.x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28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EE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0B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B6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53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17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0A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8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B6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RP-251074</w:t>
            </w:r>
          </w:p>
        </w:tc>
      </w:tr>
      <w:tr w:rsidR="00935262" w:rsidRPr="00935262" w14:paraId="43844C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85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07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RLM IS non DRX less than 5 MHz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92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8F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C3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12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28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DB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47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C7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84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1CF6CD0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A0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R5-253499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C0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requirement for L1-RSRP measurement for group-based beam reporting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B3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D7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0E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D6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78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24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A5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24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61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01C27E7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33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36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multi-Rx TRP-specific BFR test 7.5.5.14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23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55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EB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13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ED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D4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17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1B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54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0741DEC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42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6F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NR operating band configuration table for band n13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9A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Sporton International INC., Google, 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F3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33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79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6F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NR_lic_bands_BW_R17-UEConTest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C7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41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8C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9F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444EB4B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AC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31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6.3.2.4 and add abbreiviation for LTM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97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B5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F5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FC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81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3B6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40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E3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48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71F63AC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61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1A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event-triggered reporting test cases 7.6.19.x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3E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FB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8B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CD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85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DE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AC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58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FB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185E1DA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A1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27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RRC messages and IEs in H.3.12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C7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73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FC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B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D1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6D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2B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9B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F5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453810F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1C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37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p-max from message content exceptions for FR2 PRACH tests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AB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E9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DC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DD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D6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80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A4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25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5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638FA92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10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01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FR2 BFR tests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34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EA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68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96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A7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6D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1C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2B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12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11BCBD3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4F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52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Tx switching RRM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83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61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38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B9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05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NR_RF_FR1-UEConTest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A7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1A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BF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88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4BEB276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A1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D9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for NR SA FR1 even triggered reporting with gap in DRX TC 6.6.1.4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58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D6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41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70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04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80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51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68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E6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6B4FCD6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F1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61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FR1 RedCap L1 and L3 RSRP absolute accuracy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EA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F3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E1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40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C4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75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BE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5E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E7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33FEF81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13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62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FR1 RRM TC 6.5.12.2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89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5D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2E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4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E3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C4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7C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8F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28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6876318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2F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DE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clause 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58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02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8C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87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64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A5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7D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7B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E4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5F61A35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36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E0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 quality improvement - clauses 1-4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24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6E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2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27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F5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2F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38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D9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04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62E70C9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37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20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draft CR for clause 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D1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CA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09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4D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C9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CF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07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1F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5F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7822D22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48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F1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38.533 clause 6.1 to 6.3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1B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1D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CF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6E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FB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5B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D5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0D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CE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532516C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B2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AF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38.533 clause 6.4 and 6.5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35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CF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A2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10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37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B7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26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4A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27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0DE6038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9D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02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38.533 clause 6.6 and 6.7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EA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DB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DD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00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AB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D6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1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4C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54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24828AE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73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93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Specification quality improvement for 38.533 clause 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77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88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A6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A1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D8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8E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F7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DF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50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26557DF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A9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BD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draft CR clause 10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9A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87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15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70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8D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68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C4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09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67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438D6EE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AD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R5-253519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48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draft CR clause 11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84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3E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99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16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91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D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A6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93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0C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2D0FBA6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E9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41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draft CR clause 12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0F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5A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2A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0D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AF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27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DC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40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75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560BA5A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B3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63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draft CR for clause 13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53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A2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43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47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EF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3A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5C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80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55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024619A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20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B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CR for clause 16 FR1 RedCap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30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43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DB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8B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B0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A4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0C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07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13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595B4B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CC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68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CR for clause 17 FR2 RedCap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E3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36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A0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3D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B2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50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4C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25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CE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DE09E5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95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27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for clause 18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64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4B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BF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72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D6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5D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A1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9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2B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507F6E3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05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80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draft CR for Annexes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B1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74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23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30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89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A5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A7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F3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85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79337D1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2A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76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RRM Spec quality improvement for clause 14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52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A4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2C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6B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0D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5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32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D1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A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29058578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86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R5-253528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27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MU for RRM FR2 in case of PC6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21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36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E6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E2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96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77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F9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0F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D6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RP-251066</w:t>
            </w:r>
          </w:p>
        </w:tc>
      </w:tr>
      <w:tr w:rsidR="00935262" w:rsidRPr="00935262" w14:paraId="2B3EE8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0B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R5-253529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10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FR2-FR2 event triggered reporting using MUSIM gap with higher priority test case 7.6.2.20 with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02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DB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01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C0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01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6F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22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DB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4C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45F70E57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1D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0F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PC3 update for OBW UL MIMO test in 38.521-2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60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CF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98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73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FC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D1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1147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D5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C4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83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339E6CF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E8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79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PC3 MU update for OBW UL MIMO test in 38.521-2 Annex F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E9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FD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60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10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E1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42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76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F1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EE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6AFA73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2F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FB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Editorial alignment to capture the MU for UL MIMO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CE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C1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E8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1E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84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73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E3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57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47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9EBAD0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DC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52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PC7 update for ACS and IBB tests in 38.903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8E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29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91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FB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23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NR_redcap_plus_ARCH-UEConTest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52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BB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A0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FB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F1A471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AC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EB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Update list of test cases with testability issues in 38.903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7E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79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F7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C3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8F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91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7E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82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0D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77874EA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60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06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FR2 MU - PC3 update for OBW UL MIMO test in 38.903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BD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D4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29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92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43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28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19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32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47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0C4FB4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5C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A9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RRM Intra-frequency handover test case in FR1 for ATG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AB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2C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6F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73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8B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F5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3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77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7D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230BD62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B2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03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RRM Inter-frequency handover test cases in FR1 for ATG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AE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E2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12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EB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59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8D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E7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27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E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15CE390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21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9C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7.6.20.1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75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DB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B8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01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06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85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86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9B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70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25D2122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CB8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F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7.6.21.1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7A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C2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DE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C8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A8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61C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19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B4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74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030F881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0C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01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7.7.15.1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5B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6C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9B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A2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33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F5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D6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AF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02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23B8807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1E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15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Measurement Initiation based intra frequency NR cell reselection for Satellite Access test 14.1.3 and 14.1.4.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D5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E8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B7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FA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B7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84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84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8B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C0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0A4ACA7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DB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CD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intra frequency NR cell reselection for Satellite Access test 14.1.1 and 14.1.2.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92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F9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30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70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3B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22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CB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8F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98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68D663A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F6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9E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intra frequency NR cell reselection for Satellite Access test 14.1.3 and 14.1.4.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78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F9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14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BD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8B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02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CE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5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0A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1A7BD8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F9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32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inter frequency NR cell reselection for UE configured with enhanced requirements for Satellite Access test 14.1.6.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28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B2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B1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6B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8A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C9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79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08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DE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71CB146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45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0B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TC5.5.6.5.1 with TT analysis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B3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6B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A7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C0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9C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75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6D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F4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EC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68C664C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30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8F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TC7.5.6.3.1 with TT analysis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27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7C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4E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F6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02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85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60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0D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40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4CF7E5E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00E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62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Annex F modification for some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E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B9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B9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1D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9B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A5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14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10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7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3444660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41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R5-253549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3E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TC5.5.3.6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0C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6F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52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BA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8D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0C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EF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DF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42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56CC3A8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CE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47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TC5.5.6.5.1 and TC7.5.6.5.1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69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79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5B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9E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F6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4B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73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B1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E2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533A6D2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A7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BF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TC7.5.6.3.1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F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FA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90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80A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75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EF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07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0A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95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053C6F2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4E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3D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TC6.5.6.3.1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FE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71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15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FA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52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E2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91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A2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4B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74DAB42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90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99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TC6.6.7.2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1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58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0D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AC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9F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C4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6E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9F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32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RP-251057</w:t>
            </w:r>
          </w:p>
        </w:tc>
      </w:tr>
      <w:tr w:rsidR="00935262" w:rsidRPr="00935262" w14:paraId="6C50A80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62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57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in Annex F for RRM Intra-Frequency and Inter-Frequency handover test case in FR1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92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13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8D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CA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2FD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64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F5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A9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BC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574AF5D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2E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08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SS-RSRP accuracy test cases 19.6.1.X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AB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2B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76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F2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DF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BD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0A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06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E1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5FADC5B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5F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9A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SS-RSRQ accuracy test cases 19.6.2.X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4E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7A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CF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83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E6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CC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23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E5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42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29BC5C6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8CC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17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SS-SINR accuracy test cases 19.6.3.X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95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C6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02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78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D5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EA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A0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B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57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0F2850B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A3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9A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less than 5MHz TC 6.6.1.12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6F5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7B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2D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E7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C7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7E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5A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C8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FE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02428C4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07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R5-253559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22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less than 5MHz TC 6.6.2.15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3C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84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B1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53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C6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87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36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A1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10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07162D4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2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C5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FR1 event triggered reporting with MUSIM gap configured test case 6.6.1.9 with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58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FA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93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5DD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46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6E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DC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90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C8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0404F6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96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7F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FR1-FR1 event triggered reporting using MUSIM gap with lower and higher priority test case 6.6.2.13 with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F7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19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35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75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8C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51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1B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70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65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7D3A6AD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4B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02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FR1-FR1 event triggered reporting using MUSIM gap with shorter MGRP test case 6.6.2.14 with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35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D2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7B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8E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E5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E6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2B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33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5E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24247B4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00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41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MUSIM RRM TC 6.6.2.14 NR SA FR1-FR1 event triggered reporting using MUSIM gap with shorter MGRP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89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FE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96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E0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3C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23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A0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39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72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72AC7DB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0E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EE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TT analysis for RRM TC 7.6.2.20 NR SA FR2-FR2 event triggered reporting using MUSIM gap with higher priority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A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9D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B7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B4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95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0E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23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E4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EE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RP-251078</w:t>
            </w:r>
          </w:p>
        </w:tc>
      </w:tr>
      <w:tr w:rsidR="00935262" w:rsidRPr="00935262" w14:paraId="4C82A84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E5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E9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4.5.3.11 SCell activation of SSB-less Cell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4E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E7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A5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0E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88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87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C2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EE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2B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2DA4C2B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4E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2F0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for 4.5.3.11 SCell activation of SSB-less Cell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34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B6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637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CE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92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BE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4B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926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4F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RP-251085</w:t>
            </w:r>
          </w:p>
        </w:tc>
      </w:tr>
      <w:tr w:rsidR="00935262" w:rsidRPr="00935262" w14:paraId="21870C2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34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B2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7.3.4.1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4B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38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82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A0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60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8C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D8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9F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B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1BD5043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C7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AE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7.3.4.2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8D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5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60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AD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74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4A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E2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5A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B9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5225889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C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R5-253569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C2B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FR1 NR needforgap 6.6.24.1 and 6.6.24.5 including TTs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0E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AE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88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9C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F1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07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41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57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C9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551D8E8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F6E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8F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FR1 NR needforgap 6.6.24.2, 6.6.24.3 and 6.6.24.4 including TTs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3E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(Shenzhen)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CA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79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11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A5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D6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0A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69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EC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RP-251104</w:t>
            </w:r>
          </w:p>
        </w:tc>
      </w:tr>
      <w:tr w:rsidR="00935262" w:rsidRPr="00935262" w14:paraId="5884C2F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28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59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NR-U SFTD test case 12.5.1.1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FF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95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0F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61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AE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51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44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8E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6C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7CB38E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78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14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Annex F for NR-U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18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9A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89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DE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28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26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4003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7E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91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920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5A1516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89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B8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15.3.3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AB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0E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B4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6A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B9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FB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33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09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43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1C7A6BB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90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CB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15.3.4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76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86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6B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36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10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54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6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89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0F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8C1EF7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1D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3F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15.5.1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6B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36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4F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A2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0D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1D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EC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A2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B0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5E059E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05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16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15.5.2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E5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AD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A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7F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9D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73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27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24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98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25105D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E2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FA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for R17 UE Rx-Tx time difference measurement accuracy Test Case 15.3.3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90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37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B4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16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14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1B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08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1F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FD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09CD2D3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73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B5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for R17 UE Rx-Tx time difference measurement accuracy Test Case 15.3.4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6B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6B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A1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6D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A9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91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74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24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5A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210C01D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99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R5-253579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F3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for R17 UE Rx-Tx time difference measurement accuracy Test Case 15.5.1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5C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4D9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E22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46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60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C2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BF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DC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9B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5007283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86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BD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for R17 UE Rx-Tx time difference measurement accuracy Test Case 15.5.2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FC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B0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0F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E2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DE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TEI17_Test, NR_pos_enh-UEConTest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7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88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20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F6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RP-251119</w:t>
            </w:r>
          </w:p>
        </w:tc>
      </w:tr>
      <w:tr w:rsidR="00935262" w:rsidRPr="00935262" w14:paraId="7DEFA3B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65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R5-253583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10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PICS to support r18 NR-NTN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554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3D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02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57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8A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79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ED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C8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59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RP-251103</w:t>
            </w:r>
          </w:p>
        </w:tc>
      </w:tr>
      <w:tr w:rsidR="00935262" w:rsidRPr="00935262" w14:paraId="5F6BE96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CC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56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ATG TCs applicability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FC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Ericsson, Sporton and 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82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03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17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1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03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E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ADE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C2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3F2B632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CE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C8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R16 NR CADC configuration test cases applicability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87A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KTL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81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A9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B5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BA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5E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41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88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47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6602FBE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63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80D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Removal of NOTE1 for FR2 256QAM CQI reporting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54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72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41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B4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2A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NR_DL256QAM_FR2-UEConTest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4E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7A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14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9F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7BAA017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D5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A2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test applicability for new 4Tx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55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AA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6B1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52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D0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2B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13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8F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B4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18A74FC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EC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R5-253589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7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multi-RX L1-RSRP with scheduling restrictions test 7.5.16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FB7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7B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54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DA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57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B7C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D2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8C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04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27E5D6C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51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EA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applicabilities for unified TCI mTRP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1C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68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93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85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26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3B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2D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60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90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50D1A50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6A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31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LTM test applicability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9D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Germany GmbH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53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D4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02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15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44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13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E0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F8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RP-251097</w:t>
            </w:r>
          </w:p>
        </w:tc>
      </w:tr>
      <w:tr w:rsidR="00935262" w:rsidRPr="00935262" w14:paraId="04B0867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13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ED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correction of mobility enhancements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3F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EF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81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B6B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1D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6F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B8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018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38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RP-251098</w:t>
            </w:r>
          </w:p>
        </w:tc>
      </w:tr>
      <w:tr w:rsidR="00935262" w:rsidRPr="00935262" w14:paraId="28ACA61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B5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4D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L2W and L2G reselection cases.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17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3F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18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3E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54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A4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12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ED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3F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083C25C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742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BD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 an entry of enhanced performance requirements Type A for TM9 to Table A.4.3-7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6D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09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93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DC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7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F1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CB8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64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7C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0750FE0C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27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R5-253596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1B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wrong DCI binary value of IoT NTN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CD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C4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5B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BF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FE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77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AC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2D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5B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542E019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C4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17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Introduction of new test case 19.2.3.3 SA RRC Connection Release with Redirection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303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B4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4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C7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76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42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E6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38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44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56A28C7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E9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EC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Intra-frequency RRC Re-establishment in FR1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F4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E0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D9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534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2A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465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AF7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AB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61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620D2FF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CF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R5-253599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07D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Inter-frequency RRC Re-establishment in FR1 with unknown target cell without serving cell timing for ATG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CE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A6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6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ED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39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AE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321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85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0E0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RP-251075</w:t>
            </w:r>
          </w:p>
        </w:tc>
      </w:tr>
      <w:tr w:rsidR="00935262" w:rsidRPr="00935262" w14:paraId="3A121CE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6E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AA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test description of IoT NTN enh RRM TC 13.5.3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10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MediaTek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C21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9A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A8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69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65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3086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CF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5C4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EA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0DA6838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A8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ECC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IoT NTN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6E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CMCC, MediaTek, 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86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39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B6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E0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97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A16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34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3FD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159A7C6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E3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6E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of MU for frequencies up to 7.125 GHz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1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3D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7A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7F9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E4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NR_unlic-UEConTest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93C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47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1DA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4D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440F584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72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8A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 NTN - Removing 256QAM - Core specs alignment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C1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Thales, ZTE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CA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EC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3D9B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08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51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A0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D4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10A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07D23B91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3B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FDE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256QAM requirements in 6.2A.2.0.6 MPR PC5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87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FA6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AF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04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AD3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A5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1152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DC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23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83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RP-251082</w:t>
            </w:r>
          </w:p>
        </w:tc>
      </w:tr>
      <w:tr w:rsidR="00935262" w:rsidRPr="00935262" w14:paraId="3063BB4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F0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51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7.8A.2.4 Wide band Intermodulation for CA (5DL CA)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87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KTL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7A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285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B3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C9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D1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68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E4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17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RP-251054</w:t>
            </w:r>
          </w:p>
        </w:tc>
      </w:tr>
      <w:tr w:rsidR="00935262" w:rsidRPr="00935262" w14:paraId="2060DF0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55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DC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Talk Mode TRP and TRS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75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9C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50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92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AC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F8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F2A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C6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7BE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RP-251100</w:t>
            </w:r>
          </w:p>
        </w:tc>
      </w:tr>
      <w:tr w:rsidR="00935262" w:rsidRPr="00935262" w14:paraId="23A2E6D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14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56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FR2 MIMO OTA MU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EF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9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F98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2D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3B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25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66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B2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DA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514CF92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D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R5-253609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69C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On FR1 Minimum Conformance Requirements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334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6D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B7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4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CE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E8E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5E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B4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E5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RP-251089</w:t>
            </w:r>
          </w:p>
        </w:tc>
      </w:tr>
      <w:tr w:rsidR="00935262" w:rsidRPr="00935262" w14:paraId="0FF677FC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AD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R5-253610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7A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Updates to Clause 5 and addition of reference sensitivity test cases with variable Tx-Rx spacing for NB-IoT for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FA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56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EA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68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3D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641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B20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6A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4BB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25F4AF9E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C3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R5-253611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23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and PICS for variable Tx-Rx spacing for NB-IoT for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22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44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7E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61F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06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47E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B1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99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E9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68D393B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16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R5-253612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AE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cases with variable Tx-Rx spacing for NR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81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BC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35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FA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A0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61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DB0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2C6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66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3AB69EC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75E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R5-253613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D4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test case for variable Tx-Rx spacing for NR NTN bands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15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D8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3F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3B2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22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D8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0597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927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FF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3F2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RP-251064</w:t>
            </w:r>
          </w:p>
        </w:tc>
      </w:tr>
      <w:tr w:rsidR="00935262" w:rsidRPr="00935262" w14:paraId="3D48A65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A85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R5-253617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D0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in NR NTN Beam Failure Detection and link recovery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3A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4C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91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99C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CD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CF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7B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17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DA4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RP-251065</w:t>
            </w:r>
          </w:p>
        </w:tc>
      </w:tr>
      <w:tr w:rsidR="00935262" w:rsidRPr="00935262" w14:paraId="66E0A0C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15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69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for NR NTN Beam failure detection and link recovery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A7F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2B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01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A3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6F6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02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F0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FD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CDD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RP-251065</w:t>
            </w:r>
          </w:p>
        </w:tc>
      </w:tr>
      <w:tr w:rsidR="00935262" w:rsidRPr="00935262" w14:paraId="2451FBB6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D80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R5-253621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11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Core alignment to correct aggregation level and number of candidates for SDR test cases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B2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98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68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76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F0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D0F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8F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30D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92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2F4FE6D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49C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R5-253622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8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of 8.1.2.2 applicability of requirements for optional UE features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E1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CAICT, CMCC, MediaTek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704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B5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41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DB0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TEI18_Test, LTE_NBIOT_eMTC_NTN_req-UEConTest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A98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0089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A8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F4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2F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RP-251121</w:t>
            </w:r>
          </w:p>
        </w:tc>
      </w:tr>
      <w:tr w:rsidR="00935262" w:rsidRPr="00935262" w14:paraId="1D011DA9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A8C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R5-253623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E3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Time based and Location based Measurement Initiation inter frequency NR cell reselection for Satellite Access test 14.1.7 and 14.1.8.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369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DE6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DA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8B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095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90F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34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97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9B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RP-251065</w:t>
            </w:r>
          </w:p>
        </w:tc>
      </w:tr>
      <w:tr w:rsidR="00935262" w:rsidRPr="00935262" w14:paraId="5E6AA35B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A9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R5-253624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C2E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NR-NTN measurement accuracy tests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44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A9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926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58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FA7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831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FD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590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466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RP-251065</w:t>
            </w:r>
          </w:p>
        </w:tc>
      </w:tr>
      <w:tr w:rsidR="00935262" w:rsidRPr="00935262" w14:paraId="223A647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B9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R5-253625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46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SMTC profiles for NR-NTN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62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FDB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4A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3A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84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8B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998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3E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6E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RP-251065</w:t>
            </w:r>
          </w:p>
        </w:tc>
      </w:tr>
      <w:tr w:rsidR="00935262" w:rsidRPr="00935262" w14:paraId="2612CE4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E9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R5-253626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00F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time based and Location based measurement initiation to inter frequency NR cell reselection for Satellite Access test 14.1.7 and 14.1.8.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A2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A17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105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C9F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011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CF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1022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D3D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C2A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76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RP-251065</w:t>
            </w:r>
          </w:p>
        </w:tc>
      </w:tr>
      <w:tr w:rsidR="00935262" w:rsidRPr="00935262" w14:paraId="09E006A3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1DD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R5-253630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5C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Completion of RLM OOS for less than 5MHz bandwidth test cases including TT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D39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7C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B9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B32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FB2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81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86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EB8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77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7B29A4D6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47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FAA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of RLM IS 6.5.1.16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798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59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52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2E0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F8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0E7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A18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928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81D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5DE51C3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AB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BD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of RLM OOS for less than 5 MHz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FDA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22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B8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7C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AB3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34B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6BA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ECB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0D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RP-251077</w:t>
            </w:r>
          </w:p>
        </w:tc>
      </w:tr>
      <w:tr w:rsidR="00935262" w:rsidRPr="00935262" w14:paraId="37FA623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BC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30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Missing AoA configuration for different TRPs in SA FR2 UE transmit timing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08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F5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29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86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00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18C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432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50D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E14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RP-251088</w:t>
            </w:r>
          </w:p>
        </w:tc>
      </w:tr>
      <w:tr w:rsidR="00935262" w:rsidRPr="00935262" w14:paraId="51AA431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E65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763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Completion of NR-DC SA FR1 CHO test case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C5B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DDF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0AF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F6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624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F6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C69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7C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434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RP-251098</w:t>
            </w:r>
          </w:p>
        </w:tc>
      </w:tr>
      <w:tr w:rsidR="00935262" w:rsidRPr="00935262" w14:paraId="2462D51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1DE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CCE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NR-DC SA FR1 CHO with target MCG and candidate SCG test case including TT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BD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22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032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AF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AF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A08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83E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05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EA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RP-251098</w:t>
            </w:r>
          </w:p>
        </w:tc>
      </w:tr>
      <w:tr w:rsidR="00935262" w:rsidRPr="00935262" w14:paraId="1C9FFEFA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4BA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913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and measurement uncertainty for NR-DC SA FR1 CHO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E57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C5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78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BC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49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56A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24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62D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F02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RP-251098</w:t>
            </w:r>
          </w:p>
        </w:tc>
      </w:tr>
      <w:tr w:rsidR="00935262" w:rsidRPr="00935262" w14:paraId="61EAD61F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805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09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of the NR-DC SA FR1 CHO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592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D87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99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A9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60B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65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9CF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379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C53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RP-251098</w:t>
            </w:r>
          </w:p>
        </w:tc>
      </w:tr>
      <w:tr w:rsidR="00935262" w:rsidRPr="00935262" w14:paraId="53337D9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3DB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DF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of NR-DC SA FR1 CHO with Candidate SCG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07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3EC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41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1F3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713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754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9E9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FA7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FB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RP-251098</w:t>
            </w:r>
          </w:p>
        </w:tc>
      </w:tr>
      <w:tr w:rsidR="00935262" w:rsidRPr="00935262" w14:paraId="0A4D689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18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D49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for DCI based TCI switch multi-Rx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14EB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971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B69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434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EF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B3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84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9B1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74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RP-251101</w:t>
            </w:r>
          </w:p>
        </w:tc>
      </w:tr>
      <w:tr w:rsidR="00935262" w:rsidRPr="00935262" w14:paraId="731BBE3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60B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FE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connecting diagram for 4Tx UL MIMO and 4Tx TxD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CE6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B59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EEF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97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A9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2B4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3504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DB1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3BC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182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7430A5D2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68F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R5-253641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CB3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PICS for 4Tx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5C9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01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98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B7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DF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916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767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56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5B9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58007861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58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R5-253642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952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Annex F for UL MIMO and Tx Diversity for UE supporting 4Tx test cases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BC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520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D4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F2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C31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3F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3C9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30A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AC4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RP-251084</w:t>
            </w:r>
          </w:p>
        </w:tc>
      </w:tr>
      <w:tr w:rsidR="00935262" w:rsidRPr="00935262" w14:paraId="4DD1250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0C9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R5-253643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A1A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UE additional maximum output power reduction for UL MIMO test case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3DF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127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40C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25C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DC5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NR_eMIMO-UEConTest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3F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3383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97D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DF2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E9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0934C864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47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R5-253644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525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FR1 and EUTRA - FR2 testability issue CR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F25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8F6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4B2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87E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E6F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51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3946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79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387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E9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RP-251118</w:t>
            </w:r>
          </w:p>
        </w:tc>
      </w:tr>
      <w:tr w:rsidR="00935262" w:rsidRPr="00935262" w14:paraId="6D40464D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659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R5-253645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33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Adding missing UTRA_ACLR applicablity for ACLR requirements for PC3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AF8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vivo, Huawei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880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8BA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076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67F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TEI8_Test, LTE-UEConTest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148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5541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3AB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3BE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7E6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RP-251111</w:t>
            </w:r>
          </w:p>
        </w:tc>
      </w:tr>
      <w:tr w:rsidR="00935262" w:rsidRPr="00935262" w14:paraId="6710C838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DA81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5B5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R18 Coverage enh higherpowerlimit TC of EN-DC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B46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96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30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1B1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DA6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AE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05B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D430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EA5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RP-251086</w:t>
            </w:r>
          </w:p>
        </w:tc>
      </w:tr>
      <w:tr w:rsidR="00935262" w:rsidRPr="00935262" w14:paraId="676D56E7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0A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R5-253647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8C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SIB33 for IoT NTN new RRM TCs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97B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Mediatek India Technology Pvt.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64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2A1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340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27A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7C2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1516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6EC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835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7F4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RP-251090</w:t>
            </w:r>
          </w:p>
        </w:tc>
      </w:tr>
      <w:tr w:rsidR="00935262" w:rsidRPr="00935262" w14:paraId="1BAFB1F5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B7C7" w14:textId="089643E8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R5-253</w:t>
            </w:r>
            <w:r w:rsidR="00643950"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239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41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Addition of new capabilities for 16Tx or 32Tx ports of CSI-RS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A7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CDD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770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C01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AC5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NR_perf_enh-UEConTest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313E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0821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FFF9" w14:textId="32C88B89" w:rsidR="00935262" w:rsidRPr="00935262" w:rsidRDefault="00643950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D53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609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46EFA9C0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D394" w14:textId="49BD55A1" w:rsidR="00935262" w:rsidRPr="00643950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R5-253</w:t>
            </w:r>
            <w:r w:rsidR="00643950"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246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AADB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applicability of PMI test cases with 16Tx or 32Tx of CSI-RS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887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650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127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27C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5D42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NR_perf_enh-UEConTest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5D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F8DA" w14:textId="0F7CBB21" w:rsidR="00935262" w:rsidRPr="00935262" w:rsidRDefault="00643950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CA3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86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  <w:tr w:rsidR="00935262" w:rsidRPr="00935262" w14:paraId="1FFCF8C3" w14:textId="77777777" w:rsidTr="0093526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12D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R5-253650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0DF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Update to FR1 inter-band EN-DC REFSENS for Rel-17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39A9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D11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A715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C106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C858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7E2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1940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9CFA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13B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094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RP-251059</w:t>
            </w:r>
          </w:p>
        </w:tc>
      </w:tr>
      <w:tr w:rsidR="00935262" w:rsidRPr="00935262" w14:paraId="3B3180A0" w14:textId="77777777" w:rsidTr="0093526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1B3E" w14:textId="30B2EE85" w:rsidR="00935262" w:rsidRPr="00643950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R5-253</w:t>
            </w:r>
            <w:r w:rsidR="00643950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  <w:r w:rsidR="00643950" w:rsidRPr="00643950">
              <w:rPr>
                <w:rFonts w:ascii="Calibri" w:hAnsi="Calibri" w:cs="Calibri"/>
                <w:color w:val="FF0000"/>
                <w:sz w:val="22"/>
                <w:szCs w:val="22"/>
              </w:rPr>
              <w:t>45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0187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Correction to test applicability of PMI test cases with 16Tx or 32Tx of CSI-RS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500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773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DAE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291C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18.6.1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C733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TEI16_Test, NR_perf_enh-UEConTest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D9ED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0969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303E" w14:textId="63327CD0" w:rsidR="00935262" w:rsidRPr="00935262" w:rsidRDefault="00643950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7784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D73F" w14:textId="77777777" w:rsidR="00935262" w:rsidRPr="00935262" w:rsidRDefault="00935262" w:rsidP="00935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5262">
              <w:rPr>
                <w:rFonts w:ascii="Calibri" w:hAnsi="Calibri" w:cs="Calibri"/>
                <w:color w:val="000000"/>
                <w:sz w:val="22"/>
                <w:szCs w:val="22"/>
              </w:rPr>
              <w:t>RP-251139</w:t>
            </w:r>
          </w:p>
        </w:tc>
      </w:tr>
    </w:tbl>
    <w:p w14:paraId="7DD3D9E8" w14:textId="77777777" w:rsidR="00935262" w:rsidRDefault="00935262" w:rsidP="003443A1"/>
    <w:p w14:paraId="27FE93ED" w14:textId="77777777" w:rsidR="00357AE1" w:rsidRDefault="00357AE1" w:rsidP="00357AE1"/>
    <w:p w14:paraId="6C7DB20D" w14:textId="77777777" w:rsidR="00357AE1" w:rsidRDefault="00357AE1" w:rsidP="00357AE1">
      <w:pPr>
        <w:pStyle w:val="Heading1"/>
      </w:pPr>
      <w:r>
        <w:t>Tdoc list of agreed TTCN CRs and plenary packages</w:t>
      </w:r>
    </w:p>
    <w:p w14:paraId="640A8238" w14:textId="77777777" w:rsidR="00357AE1" w:rsidRDefault="00357AE1" w:rsidP="00357AE1"/>
    <w:p w14:paraId="2D249D73" w14:textId="652F5631" w:rsidR="00357AE1" w:rsidRDefault="00357AE1" w:rsidP="00357AE1">
      <w:r>
        <w:t xml:space="preserve">67 TTCN CRs (including 4 direct to plenary) were agreed via email </w:t>
      </w:r>
      <w:r w:rsidRPr="0007678C">
        <w:t xml:space="preserve">in the </w:t>
      </w:r>
      <w:r>
        <w:t>2</w:t>
      </w:r>
      <w:r w:rsidRPr="0007678C">
        <w:t>. trimester</w:t>
      </w:r>
      <w:r>
        <w:t xml:space="preserve"> at the </w:t>
      </w:r>
      <w:r w:rsidRPr="0007678C">
        <w:t>RAN5 electronic meeting ‘#202</w:t>
      </w:r>
      <w:r>
        <w:t>5</w:t>
      </w:r>
      <w:r w:rsidRPr="0007678C">
        <w:t>-TTCN email’</w:t>
      </w:r>
    </w:p>
    <w:tbl>
      <w:tblPr>
        <w:tblW w:w="16869" w:type="dxa"/>
        <w:tblInd w:w="-147" w:type="dxa"/>
        <w:tblLook w:val="04A0" w:firstRow="1" w:lastRow="0" w:firstColumn="1" w:lastColumn="0" w:noHBand="0" w:noVBand="1"/>
      </w:tblPr>
      <w:tblGrid>
        <w:gridCol w:w="1191"/>
        <w:gridCol w:w="3768"/>
        <w:gridCol w:w="1240"/>
        <w:gridCol w:w="897"/>
        <w:gridCol w:w="923"/>
        <w:gridCol w:w="891"/>
        <w:gridCol w:w="4102"/>
        <w:gridCol w:w="718"/>
        <w:gridCol w:w="938"/>
        <w:gridCol w:w="978"/>
        <w:gridCol w:w="1223"/>
      </w:tblGrid>
      <w:tr w:rsidR="00357AE1" w:rsidRPr="00357AE1" w14:paraId="1506D649" w14:textId="77777777" w:rsidTr="00D748EF">
        <w:trPr>
          <w:trHeight w:val="90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400981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5D741F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E0A363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8CF7AA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AA1573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A9BF7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4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C73DD5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4004B7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A5D13A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FC73F9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9DF427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7AE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357AE1" w:rsidRPr="00357AE1" w14:paraId="5D4724EC" w14:textId="77777777" w:rsidTr="00D748EF">
        <w:trPr>
          <w:trHeight w:val="42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615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R5s250100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D667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NR-NTN testcase 7.1.2.3.9a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081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8BC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1568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97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1FC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8BE4C4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782763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D53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624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66EA6DA2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62C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R5s250102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B2FF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LTE SSAC ACB per PLMN test case 13.5.2c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A46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SCHWARZ, Keysight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AC5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EF31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E51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194F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5BEFD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30CE27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90DD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527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061B1B3D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D31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R5s250104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012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6.1.2.13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3EC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58C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515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531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9B8A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4DBF1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A9198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4CB7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B7B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6D3CD73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9D4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R5s250105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E3D0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NR-NTN testcase 6.7.1.2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905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AB6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C5A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506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5D31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8ED24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25898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6EE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BD7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CA463F2" w14:textId="77777777" w:rsidTr="00D748EF">
        <w:trPr>
          <w:trHeight w:val="42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DAB7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R5s250107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7C34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NR-NTN testcase 7.1.2.2.5a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B6CD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B12C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B34C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3A44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512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D2B1E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001DB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1EA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3F7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3675EF41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03F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R5s250109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1EC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8.1.3.1.23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ADE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3DF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749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5CA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1BC7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D9217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E5971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2246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1F9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CD26B40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857F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R5s250110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2B5C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Logged MDT test case 8.1.6.1.2.9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39AF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8DE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DD6F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F84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AE7E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7F6B8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4CCF0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B66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611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1114ACA2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6EA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R5s250112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71F5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 MAC testcase 7.1.1.8.1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A0D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00D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40F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64B4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2ACE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1FBFA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09650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5B02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D17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9BCA2C7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F73A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R5s250113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CAD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6.3.2.5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94C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CE40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4BD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F320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212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C8344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8B6B5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14A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8F5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399C2B7F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D646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R5s250115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2123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the function fl_Check_PICSinOptionalGroups_NR_r16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1D4C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6F0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BEA6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7E9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0FC0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52B4C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EEDEC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5955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200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59EC5A04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D6C4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R5s250117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06C3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SSAC ACB per PLMN test case 13.5.1d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3395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B988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6FEF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FD25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75E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28E30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C9A61A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22E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CCA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488C2290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6378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R5s250119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C007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LTE SSAC ACB per PLMN test case 13.5.3b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BB73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FAF5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5C9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11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3022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9765D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29EB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E3E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6BA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1F467C16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6C4E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R5s250121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B76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LTE SSAC ACB per PLMN test case 13.5.4a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1B5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23A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13AA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4A82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FD6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70961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39B36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B30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14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7AEEA31D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3137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R5s250123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5E6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MAC testcase 7.1.1.12.4.3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687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29A9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41E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A642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21F0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9E874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0B94A6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F21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175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97B9DD9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4992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R5s250125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5471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of NR5GC IRAT eCall over IMS 11.5.12 testcase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5EF5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95B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03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988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C781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1A732E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57A5E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C3D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E8C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328839C4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3491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R5s250127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837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IMS Re-Registration test case 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62B8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CF3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E79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9D6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DA90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1A29E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C5DA1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31B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39E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45BA42EA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E38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R5s250128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27FC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NR5GC testcase 7.1.1.12.4.1 in FR1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A9D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9D6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620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44A9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E1E2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36B65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3592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FD5BE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81C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20E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17687F91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5F4A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R5s250129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C63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11.3.7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C2F7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6530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D23F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9997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04E4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778E07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486F8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70E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C51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8CA5081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2A09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7C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NB-IoT test case 22.5.4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84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E132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CE8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E7D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FD2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2F415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EACE4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00B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54C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0123EFDB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222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R5s250131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225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for NR5GC testcases 6.4.2.2, 8.1.1.4.2 and 8.1.6.1.4.2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13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97B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6CDF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EE7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445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CCBC56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5FD2C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72E6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2CF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6C22203A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5676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C686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LTE RACS test case 8.5.5.1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F27F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01A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16CD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8FE1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D87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C77A7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4884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B0D92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87F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3BC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751A940B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30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154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MCPTT test case 6.1.1.16 to the MCX ATS with MCX-EUTRA model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60D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00C3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DB9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417C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004E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TEI14_Test, MCPTT-ConTest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09F2A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AFDD5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54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C96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4A39C7D6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E596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R5s250134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153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of NR5GC IMS emergency call test cases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0CE4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SCHWARZ, Qualcomm Incorporated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631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64F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E66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616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2E6DA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0964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3244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34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052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7267A6D1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387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6A09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 MAC testcase 7.1.1.6.1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C02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9899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FD99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719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30A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9885B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84E411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36B5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CE1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279F9DF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784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R5s250136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3729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f_UTRAN_EmgCallSetup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07D7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6AA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EDC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3706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6D4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BC9C3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AC24F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16F2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D64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04E96981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3DF5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AF14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LTE testcase 11.2.3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71C3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3C2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6B46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2A06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0DEA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7B2FF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ED165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C7A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6C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242964F5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121C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R5s250138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A88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template cr_UE_NR_Capability_v1640_IEs_RedCap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7AE0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D71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C4E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C92F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8DF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98B86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E6734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11F0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CD7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17603470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2DCF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R5s250139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31B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NR5GC testcase 8.1.5.2.3 in FR1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443F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8E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B54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FFF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5D0D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NR_redcap_plus_ARCH-UEConTest, TEI17_Test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3A81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994FE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22F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33A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B59748C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763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B16E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Re-verification of NR5GC MAC testcase 7.1.1.12.4.1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AABB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080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30D9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E6A1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A0D8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A63EA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BE462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92C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522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22C3EBD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8DD6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R5s250141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36BC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7.1.1.2.1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A683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E54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238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084C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2898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FB1F11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7A769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4F0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A70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3EEA789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9C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CF6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of NR5GC eCall over IMS testcases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912D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7D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43E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EF0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2A3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D611D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763B3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9BD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F9D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0E280F4C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E2B5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1196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NR5GC testcase 7.1.1.12.4.3 in FR1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8166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037A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49B8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309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C57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87E09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DC0A8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F2C4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69A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532D3D2F" w14:textId="77777777" w:rsidTr="00D748EF">
        <w:trPr>
          <w:trHeight w:val="29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F86D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R5s250144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A53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5GC NAS Type Definition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6CD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A55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B7D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964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87A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8D8FC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2D24A3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525C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CF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45B3C761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072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CE75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f_TC_6_2_3_21_GERAN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3017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B1E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E198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6290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1F6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9EBC8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B32AC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2D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B33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6CD95EEB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B25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R5s250146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DF9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f_NR_CheckDataPath_CA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925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E1D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62CC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186F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3B16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79D06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3CCF4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93BD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D83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341A4521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579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AC7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of 200 OK sent to the UE for INVITE/UPDATE at establishment of eCall or non-UE detectable emergency call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54E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412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ADB6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78F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D2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C0CDA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9DECD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9D6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087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7D2134F0" w14:textId="77777777" w:rsidTr="00D748EF">
        <w:trPr>
          <w:trHeight w:val="20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D2C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R5s250148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540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 MAC TBS testcases 7.1.1.4.1.1 and 7.1.1.4.2.x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505F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309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285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70FC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6444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D5331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163CD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9007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82F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39ADA641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DB0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R5s250149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6FDC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f_NR5GC_IRAT_MobilityRegistration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50C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C7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F7CF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F0B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8255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EDCB5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39F3DD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474F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037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1B0244A8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FEF4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AF3D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 MAC testcase 7.1.1.12.4.1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A88A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616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E83B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0CE2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104D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D2546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FC35F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F93C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4E7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3253F16A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A15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R5s250151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99AC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 MAC testcase 7.1.1.8.1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3DC4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544D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DB6E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F9A5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835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98FBE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0559A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7D5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784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2BB9FDD9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31E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0C7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6.3.1.7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FD94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1F4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E6A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5D1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A60E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FF4547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B5904D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7B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B97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E99E08D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2BC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9134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f_IMS_ECallOnly_TestCall function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EF9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8768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10D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B660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68E9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TEI14_Test, EIEI-UEConTest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88DB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4DEAA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0BC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EE4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40F72065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869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R5s250154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5B5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of NR5GC eCall over IMS testcase 8.1.4.1.10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D2EF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0689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94A3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EB6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6B1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8BED5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3659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1D80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78E6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3B1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6E9FF170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28A0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DF0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f_MCX_Registration_PDN_List_Match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9B0A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B285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6C55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D04C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E0BC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TEI14_Test, MCPTT-ConTest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B6D34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0010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D4C3C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799D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79D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33E80936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E48B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R5s250159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7F45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10.1.8.4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5640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4F4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691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FC0E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8D33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9C72F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F2991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CAE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2D2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1C466C4D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6208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R5s250160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BE1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LTE RRC test case 8.1.2.7a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D7DC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E87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9582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979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E64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88C25B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90909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9F6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912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094AD87B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90A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R5s250163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C1A5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IMS eCall over LTE CEN test case 21.22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094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C91B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E86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CDD7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045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C91E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90EB5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281A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3A3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50DF33F4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A18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R5s250165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9BE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IMS eCall over LTE CEN test case 21.23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0655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CFA4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A1B5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65C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8F56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6DAAC3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0E486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C504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FB8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5F767BBD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8E86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R5s250167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8FD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f_NBIOT_CellInfo_InitSIBs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E8A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1227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257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E383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BA9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835C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14CD3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2A03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058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7E60EAF4" w14:textId="77777777" w:rsidTr="00D748EF">
        <w:trPr>
          <w:trHeight w:val="42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DE1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R5s250168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2AA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NR-NTN testcase 9.4.1.1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DE8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7C3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A741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50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3BD2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7C533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913AD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B76D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FD8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0D5A640C" w14:textId="77777777" w:rsidTr="00D748EF">
        <w:trPr>
          <w:trHeight w:val="42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7F9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R5s250170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57B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NR-NTN testcase 9.4.1.3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C24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297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839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D0AC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27D7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A83C83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A4061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CD8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CBC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4268D89A" w14:textId="77777777" w:rsidTr="00D748EF">
        <w:trPr>
          <w:trHeight w:val="1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DB6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R5s250172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E8D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NBIOT-NTN test case 22.3.1.1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6E10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219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85E7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BEB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91F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61D91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4898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D24D2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7A0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54F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490F71CB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5C3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R5s250175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FB23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Idle Mode test case 6.4.2.1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5EAB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26A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C777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EC1F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854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BDEF1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8ABCB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5C2F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6B4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CDC3029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D462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R5s250176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8EBA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UAC test case 11.3.6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78C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B06F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4DC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2994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AF7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7AF3D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E985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E12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824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14ED1A25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7D5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R5s250177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7AE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fl_Check_featureSets_r15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8B2E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4309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078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32E8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D7C8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2F7F4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8332CD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668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2F8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049D4C8F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0AC5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R5s250178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A0F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LTE testcase case 8.1.2.9a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AB90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A2BD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FA0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8616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358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37EC2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4900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6BA74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C319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6AE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2C5052AA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AA3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R5s250180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5F16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Rel-12 LTE SSAC test case 13.5.3c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9DC7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E2E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511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E0C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940A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91254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4901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4FBE8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D218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F64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3738189D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013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R5s250182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978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Rel-12 LTE SCM test case 13.5.5a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1631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ED6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811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E0A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3B20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C168F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4902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E4D54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B15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D2D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0988D2E8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51EF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R5s250184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F09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Rel-12 LTE SCM test case 13.5.6a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F5F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F84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4C5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FF8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A1A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B4517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4903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A5DF1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D97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2E0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3FE09D69" w14:textId="77777777" w:rsidTr="00D748EF">
        <w:trPr>
          <w:trHeight w:val="8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C01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R5s250187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9C3F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Addition of Rel-12 LTE SSAC test case 13.5.2d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0CE9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2AFE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09F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0DA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10C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AD140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4906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E58FE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D8DF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434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1E7718B3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9BF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R5s250213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006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NR5GC testcase 11.4.11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FE11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AE6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D7A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C00B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848A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D8F72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8E790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A2B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CBF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4E5C522D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425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R5s250214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45F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f_ExtdProtocolConfigOptions_CheckPSDataOff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F59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1367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324D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E2A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C3AB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75901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24B33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2DE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1C0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70834717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9634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R5s250215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BB2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Correction to function f_NR5GC_PDUSessionEstablishment_InnerLoop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048E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A599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666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073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1A0F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3A011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49DBB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43C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7DD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  <w:tr w:rsidR="00357AE1" w:rsidRPr="00357AE1" w14:paraId="6571926A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B411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R5s250217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C82B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EA5D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C949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AE1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F3DF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DFA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0BDDB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0972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466DD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14E5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1D8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7CB7DCD2" w14:textId="77777777" w:rsidTr="00D748EF">
        <w:trPr>
          <w:trHeight w:val="4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AEC8F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R5s250218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2140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F1F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B6AC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B1A8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63BA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18.7.0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C85B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C2689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4910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32472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E17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39F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3FC300F0" w14:textId="77777777" w:rsidTr="00D748EF">
        <w:trPr>
          <w:trHeight w:val="63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5C8D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R5s250219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E553A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Update of TTCN type definitions, Annex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814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3D67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72EA8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A8F0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EB16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MCProtoc17_enh3MCPTT_eMCData3_MCOver5GS-UEConTest</w:t>
              </w:r>
            </w:hyperlink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9D740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0015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79CE0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1719C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0E57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RP-251173</w:t>
            </w:r>
          </w:p>
        </w:tc>
      </w:tr>
      <w:tr w:rsidR="00357AE1" w:rsidRPr="00357AE1" w14:paraId="08FC3104" w14:textId="77777777" w:rsidTr="00D748EF">
        <w:trPr>
          <w:trHeight w:val="600"/>
        </w:trPr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DA9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R5s250220</w:t>
              </w:r>
            </w:hyperlink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ABAA9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7C86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EE2B1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75A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Pr="00357AE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108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F35B4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7AE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6BF222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3691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3507F3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ECA05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7AE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0C5E" w14:textId="77777777" w:rsidR="00357AE1" w:rsidRPr="00357AE1" w:rsidRDefault="00357AE1" w:rsidP="0035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7AE1">
              <w:rPr>
                <w:rFonts w:ascii="Calibri" w:hAnsi="Calibri" w:cs="Calibri"/>
                <w:color w:val="000000"/>
                <w:sz w:val="22"/>
                <w:szCs w:val="22"/>
              </w:rPr>
              <w:t>RP-251174</w:t>
            </w:r>
          </w:p>
        </w:tc>
      </w:tr>
    </w:tbl>
    <w:p w14:paraId="1ED8DD53" w14:textId="77777777" w:rsidR="00357AE1" w:rsidRDefault="00357AE1" w:rsidP="003443A1"/>
    <w:sectPr w:rsidR="00357AE1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477C" w14:textId="77777777" w:rsidR="00DA13AD" w:rsidRDefault="00DA13AD">
      <w:r>
        <w:separator/>
      </w:r>
    </w:p>
  </w:endnote>
  <w:endnote w:type="continuationSeparator" w:id="0">
    <w:p w14:paraId="5A31E771" w14:textId="77777777" w:rsidR="00DA13AD" w:rsidRDefault="00DA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416D" w14:textId="77777777" w:rsidR="00DA13AD" w:rsidRDefault="00DA13AD">
      <w:r>
        <w:separator/>
      </w:r>
    </w:p>
  </w:footnote>
  <w:footnote w:type="continuationSeparator" w:id="0">
    <w:p w14:paraId="306712E0" w14:textId="77777777" w:rsidR="00DA13AD" w:rsidRDefault="00DA1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B6A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220A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903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879B3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5C7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4F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4B1C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4E6E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0DDB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57AE1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4587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174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47E0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3E1C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3ED8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B7413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4B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D8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3D98"/>
    <w:rsid w:val="00544019"/>
    <w:rsid w:val="005449D8"/>
    <w:rsid w:val="00544C21"/>
    <w:rsid w:val="00544D6A"/>
    <w:rsid w:val="00544F76"/>
    <w:rsid w:val="0054509C"/>
    <w:rsid w:val="0054566D"/>
    <w:rsid w:val="00545675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0DE9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AB7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54C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47C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950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5CCE"/>
    <w:rsid w:val="006A64C6"/>
    <w:rsid w:val="006A6ACE"/>
    <w:rsid w:val="006A6BB3"/>
    <w:rsid w:val="006A6DC6"/>
    <w:rsid w:val="006A6F61"/>
    <w:rsid w:val="006A70E0"/>
    <w:rsid w:val="006A72B3"/>
    <w:rsid w:val="006A7371"/>
    <w:rsid w:val="006A75B8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7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289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399F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039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38E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202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262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BEB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5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6F9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1BFA"/>
    <w:rsid w:val="00A5280E"/>
    <w:rsid w:val="00A52E13"/>
    <w:rsid w:val="00A531B2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A8F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46B9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2AF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0F2D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A72"/>
    <w:rsid w:val="00BF2C96"/>
    <w:rsid w:val="00BF33F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0E9A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9DC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6731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013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0B1E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218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2F3C"/>
    <w:rsid w:val="00CF319E"/>
    <w:rsid w:val="00CF32BE"/>
    <w:rsid w:val="00CF3D57"/>
    <w:rsid w:val="00CF48BB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742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8EF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AD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399"/>
    <w:rsid w:val="00DF7759"/>
    <w:rsid w:val="00DF7891"/>
    <w:rsid w:val="00E008D0"/>
    <w:rsid w:val="00E00920"/>
    <w:rsid w:val="00E00AC0"/>
    <w:rsid w:val="00E00B92"/>
    <w:rsid w:val="00E00E3D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3E44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3B3E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95"/>
    <w:rsid w:val="00EA03DA"/>
    <w:rsid w:val="00EA04AB"/>
    <w:rsid w:val="00EA08DF"/>
    <w:rsid w:val="00EA0B0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0B84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53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53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275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275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275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275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275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2753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2753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2753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7533"/>
    <w:pPr>
      <w:outlineLvl w:val="8"/>
    </w:pPr>
  </w:style>
  <w:style w:type="character" w:default="1" w:styleId="DefaultParagraphFont">
    <w:name w:val="Default Paragraph Font"/>
    <w:semiHidden/>
    <w:rsid w:val="00F275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7533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27533"/>
    <w:pPr>
      <w:ind w:left="1985" w:hanging="1985"/>
    </w:pPr>
  </w:style>
  <w:style w:type="paragraph" w:styleId="TOC5">
    <w:name w:val="toc 5"/>
    <w:basedOn w:val="TOC4"/>
    <w:semiHidden/>
    <w:rsid w:val="00F27533"/>
    <w:pPr>
      <w:ind w:left="1701" w:hanging="1701"/>
    </w:pPr>
  </w:style>
  <w:style w:type="paragraph" w:styleId="Footer">
    <w:name w:val="footer"/>
    <w:basedOn w:val="Header"/>
    <w:link w:val="FooterChar"/>
    <w:rsid w:val="00F27533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F275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F27533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F2753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F27533"/>
    <w:pPr>
      <w:jc w:val="center"/>
    </w:pPr>
  </w:style>
  <w:style w:type="paragraph" w:styleId="TOC2">
    <w:name w:val="toc 2"/>
    <w:basedOn w:val="TOC1"/>
    <w:semiHidden/>
    <w:rsid w:val="00F27533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F275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F27533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F275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F27533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F27533"/>
    <w:pPr>
      <w:spacing w:before="180"/>
      <w:ind w:left="2693" w:hanging="2693"/>
    </w:pPr>
    <w:rPr>
      <w:b/>
    </w:rPr>
  </w:style>
  <w:style w:type="paragraph" w:customStyle="1" w:styleId="ZT">
    <w:name w:val="ZT"/>
    <w:rsid w:val="00F275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F27533"/>
    <w:pPr>
      <w:ind w:left="1418" w:hanging="1418"/>
    </w:pPr>
  </w:style>
  <w:style w:type="paragraph" w:styleId="TOC3">
    <w:name w:val="toc 3"/>
    <w:basedOn w:val="TOC2"/>
    <w:rsid w:val="00F27533"/>
    <w:pPr>
      <w:ind w:left="1134" w:hanging="1134"/>
    </w:pPr>
  </w:style>
  <w:style w:type="paragraph" w:styleId="Index2">
    <w:name w:val="index 2"/>
    <w:basedOn w:val="Index1"/>
    <w:rsid w:val="00F27533"/>
    <w:pPr>
      <w:ind w:left="284"/>
    </w:pPr>
  </w:style>
  <w:style w:type="paragraph" w:styleId="Index1">
    <w:name w:val="index 1"/>
    <w:basedOn w:val="Normal"/>
    <w:rsid w:val="00F27533"/>
    <w:pPr>
      <w:keepLines/>
      <w:spacing w:after="0"/>
    </w:pPr>
  </w:style>
  <w:style w:type="paragraph" w:customStyle="1" w:styleId="ZH">
    <w:name w:val="ZH"/>
    <w:rsid w:val="00F275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F27533"/>
    <w:pPr>
      <w:ind w:left="851"/>
    </w:pPr>
  </w:style>
  <w:style w:type="paragraph" w:customStyle="1" w:styleId="TF">
    <w:name w:val="TF"/>
    <w:basedOn w:val="TH"/>
    <w:rsid w:val="00F27533"/>
    <w:pPr>
      <w:keepNext w:val="0"/>
      <w:spacing w:before="0" w:after="240"/>
    </w:pPr>
  </w:style>
  <w:style w:type="paragraph" w:customStyle="1" w:styleId="NO">
    <w:name w:val="NO"/>
    <w:basedOn w:val="Normal"/>
    <w:rsid w:val="00F27533"/>
    <w:pPr>
      <w:keepLines/>
      <w:ind w:left="1135" w:hanging="851"/>
    </w:pPr>
  </w:style>
  <w:style w:type="paragraph" w:styleId="TOC9">
    <w:name w:val="toc 9"/>
    <w:basedOn w:val="TOC8"/>
    <w:rsid w:val="00F27533"/>
    <w:pPr>
      <w:ind w:left="1418" w:hanging="1418"/>
    </w:pPr>
  </w:style>
  <w:style w:type="paragraph" w:customStyle="1" w:styleId="EX">
    <w:name w:val="EX"/>
    <w:basedOn w:val="Normal"/>
    <w:rsid w:val="00F27533"/>
    <w:pPr>
      <w:keepLines/>
      <w:ind w:left="1702" w:hanging="1418"/>
    </w:pPr>
  </w:style>
  <w:style w:type="paragraph" w:customStyle="1" w:styleId="FP">
    <w:name w:val="FP"/>
    <w:basedOn w:val="Normal"/>
    <w:rsid w:val="00F27533"/>
    <w:pPr>
      <w:spacing w:after="0"/>
    </w:pPr>
  </w:style>
  <w:style w:type="paragraph" w:customStyle="1" w:styleId="LD">
    <w:name w:val="LD"/>
    <w:rsid w:val="00F275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7533"/>
    <w:pPr>
      <w:spacing w:after="0"/>
    </w:pPr>
  </w:style>
  <w:style w:type="paragraph" w:customStyle="1" w:styleId="EW">
    <w:name w:val="EW"/>
    <w:basedOn w:val="EX"/>
    <w:rsid w:val="00F27533"/>
    <w:pPr>
      <w:spacing w:after="0"/>
    </w:pPr>
  </w:style>
  <w:style w:type="paragraph" w:styleId="TOC7">
    <w:name w:val="toc 7"/>
    <w:basedOn w:val="TOC6"/>
    <w:next w:val="Normal"/>
    <w:rsid w:val="00F27533"/>
    <w:pPr>
      <w:ind w:left="2268" w:hanging="2268"/>
    </w:pPr>
  </w:style>
  <w:style w:type="paragraph" w:styleId="ListBullet2">
    <w:name w:val="List Bullet 2"/>
    <w:basedOn w:val="ListBullet"/>
    <w:rsid w:val="00F27533"/>
    <w:pPr>
      <w:ind w:left="851"/>
    </w:pPr>
  </w:style>
  <w:style w:type="paragraph" w:styleId="ListBullet3">
    <w:name w:val="List Bullet 3"/>
    <w:basedOn w:val="ListBullet2"/>
    <w:rsid w:val="00F27533"/>
    <w:pPr>
      <w:ind w:left="1135"/>
    </w:pPr>
  </w:style>
  <w:style w:type="paragraph" w:styleId="ListNumber">
    <w:name w:val="List Number"/>
    <w:basedOn w:val="List"/>
    <w:rsid w:val="00F27533"/>
  </w:style>
  <w:style w:type="paragraph" w:customStyle="1" w:styleId="EQ">
    <w:name w:val="EQ"/>
    <w:basedOn w:val="Normal"/>
    <w:next w:val="Normal"/>
    <w:rsid w:val="00F275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5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5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7533"/>
    <w:pPr>
      <w:jc w:val="right"/>
    </w:pPr>
  </w:style>
  <w:style w:type="paragraph" w:customStyle="1" w:styleId="H6">
    <w:name w:val="H6"/>
    <w:basedOn w:val="Heading5"/>
    <w:next w:val="Normal"/>
    <w:rsid w:val="00F275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533"/>
    <w:pPr>
      <w:ind w:left="851" w:hanging="851"/>
    </w:pPr>
  </w:style>
  <w:style w:type="paragraph" w:customStyle="1" w:styleId="ZA">
    <w:name w:val="ZA"/>
    <w:rsid w:val="00F275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75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75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75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7533"/>
    <w:pPr>
      <w:framePr w:wrap="notBeside" w:y="16161"/>
    </w:pPr>
  </w:style>
  <w:style w:type="character" w:customStyle="1" w:styleId="ZGSM">
    <w:name w:val="ZGSM"/>
    <w:rsid w:val="00F27533"/>
  </w:style>
  <w:style w:type="paragraph" w:styleId="List2">
    <w:name w:val="List 2"/>
    <w:basedOn w:val="List"/>
    <w:rsid w:val="00F27533"/>
    <w:pPr>
      <w:ind w:left="851"/>
    </w:pPr>
  </w:style>
  <w:style w:type="paragraph" w:customStyle="1" w:styleId="ZG">
    <w:name w:val="ZG"/>
    <w:rsid w:val="00F275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27533"/>
    <w:pPr>
      <w:ind w:left="1135"/>
    </w:pPr>
  </w:style>
  <w:style w:type="paragraph" w:styleId="List4">
    <w:name w:val="List 4"/>
    <w:basedOn w:val="List3"/>
    <w:rsid w:val="00F27533"/>
    <w:pPr>
      <w:ind w:left="1418"/>
    </w:pPr>
  </w:style>
  <w:style w:type="paragraph" w:styleId="List5">
    <w:name w:val="List 5"/>
    <w:basedOn w:val="List4"/>
    <w:rsid w:val="00F27533"/>
    <w:pPr>
      <w:ind w:left="1702"/>
    </w:pPr>
  </w:style>
  <w:style w:type="paragraph" w:customStyle="1" w:styleId="EditorsNote">
    <w:name w:val="Editor's Note"/>
    <w:basedOn w:val="NO"/>
    <w:rsid w:val="00F27533"/>
    <w:rPr>
      <w:color w:val="FF0000"/>
    </w:rPr>
  </w:style>
  <w:style w:type="paragraph" w:styleId="List">
    <w:name w:val="List"/>
    <w:basedOn w:val="Normal"/>
    <w:rsid w:val="00F27533"/>
    <w:pPr>
      <w:ind w:left="568" w:hanging="284"/>
    </w:pPr>
  </w:style>
  <w:style w:type="paragraph" w:styleId="ListBullet">
    <w:name w:val="List Bullet"/>
    <w:basedOn w:val="List"/>
    <w:rsid w:val="00F27533"/>
  </w:style>
  <w:style w:type="paragraph" w:styleId="ListBullet4">
    <w:name w:val="List Bullet 4"/>
    <w:basedOn w:val="ListBullet3"/>
    <w:rsid w:val="00F27533"/>
    <w:pPr>
      <w:ind w:left="1418"/>
    </w:pPr>
  </w:style>
  <w:style w:type="paragraph" w:styleId="ListBullet5">
    <w:name w:val="List Bullet 5"/>
    <w:basedOn w:val="ListBullet4"/>
    <w:rsid w:val="00F27533"/>
    <w:pPr>
      <w:ind w:left="1702"/>
    </w:pPr>
  </w:style>
  <w:style w:type="paragraph" w:customStyle="1" w:styleId="B1">
    <w:name w:val="B1"/>
    <w:basedOn w:val="List"/>
    <w:rsid w:val="00F27533"/>
  </w:style>
  <w:style w:type="paragraph" w:customStyle="1" w:styleId="B2">
    <w:name w:val="B2"/>
    <w:basedOn w:val="List2"/>
    <w:rsid w:val="00F27533"/>
  </w:style>
  <w:style w:type="paragraph" w:customStyle="1" w:styleId="B3">
    <w:name w:val="B3"/>
    <w:basedOn w:val="List3"/>
    <w:rsid w:val="00F27533"/>
  </w:style>
  <w:style w:type="paragraph" w:customStyle="1" w:styleId="B4">
    <w:name w:val="B4"/>
    <w:basedOn w:val="List4"/>
    <w:rsid w:val="00F27533"/>
  </w:style>
  <w:style w:type="paragraph" w:customStyle="1" w:styleId="B5">
    <w:name w:val="B5"/>
    <w:basedOn w:val="List5"/>
    <w:rsid w:val="00F27533"/>
  </w:style>
  <w:style w:type="paragraph" w:customStyle="1" w:styleId="ZTD">
    <w:name w:val="ZTD"/>
    <w:basedOn w:val="ZB"/>
    <w:rsid w:val="00F27533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paragraph" w:customStyle="1" w:styleId="xl81">
    <w:name w:val="xl81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3">
    <w:name w:val="xl83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5">
    <w:name w:val="xl85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6">
    <w:name w:val="xl86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7">
    <w:name w:val="xl87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ortal.3gpp.org/desktopmodules/WorkItem/WorkItemDetails.aspx?workitemId=999999" TargetMode="External"/><Relationship Id="rId21" Type="http://schemas.openxmlformats.org/officeDocument/2006/relationships/hyperlink" Target="https://portal.3gpp.org/desktopmodules/Release/ReleaseDetails.aspx?releaseId=193" TargetMode="External"/><Relationship Id="rId42" Type="http://schemas.openxmlformats.org/officeDocument/2006/relationships/hyperlink" Target="https://portal.3gpp.org/desktopmodules/Specifications/SpecificationDetails.aspx?specificationId=3379" TargetMode="External"/><Relationship Id="rId63" Type="http://schemas.openxmlformats.org/officeDocument/2006/relationships/hyperlink" Target="https://portal.3gpp.org/desktopmodules/Specifications/SpecificationDetails.aspx?specificationId=2375" TargetMode="External"/><Relationship Id="rId84" Type="http://schemas.openxmlformats.org/officeDocument/2006/relationships/hyperlink" Target="https://portal.3gpp.org/desktopmodules/Specifications/SpecificationDetails.aspx?specificationId=2375" TargetMode="External"/><Relationship Id="rId138" Type="http://schemas.openxmlformats.org/officeDocument/2006/relationships/hyperlink" Target="https://www.3gpp.org/ftp/TSG_RAN/WG5_Test_ex-T1/TTCN/TTCN_CRs/2025/Docs/R5s250151.zip" TargetMode="External"/><Relationship Id="rId159" Type="http://schemas.openxmlformats.org/officeDocument/2006/relationships/hyperlink" Target="https://portal.3gpp.org/desktopmodules/Specifications/SpecificationDetails.aspx?specificationId=2474" TargetMode="External"/><Relationship Id="rId170" Type="http://schemas.openxmlformats.org/officeDocument/2006/relationships/hyperlink" Target="https://portal.3gpp.org/desktopmodules/Release/ReleaseDetails.aspx?releaseId=193" TargetMode="External"/><Relationship Id="rId191" Type="http://schemas.openxmlformats.org/officeDocument/2006/relationships/hyperlink" Target="https://portal.3gpp.org/desktopmodules/Specifications/SpecificationDetails.aspx?specificationId=3379" TargetMode="External"/><Relationship Id="rId205" Type="http://schemas.openxmlformats.org/officeDocument/2006/relationships/hyperlink" Target="https://portal.3gpp.org/desktopmodules/Release/ReleaseDetails.aspx?releaseId=193" TargetMode="External"/><Relationship Id="rId226" Type="http://schemas.openxmlformats.org/officeDocument/2006/relationships/hyperlink" Target="https://portal.3gpp.org/desktopmodules/Release/ReleaseDetails.aspx?releaseId=193" TargetMode="External"/><Relationship Id="rId107" Type="http://schemas.openxmlformats.org/officeDocument/2006/relationships/hyperlink" Target="https://portal.3gpp.org/desktopmodules/Specifications/SpecificationDetails.aspx?specificationId=3379" TargetMode="External"/><Relationship Id="rId11" Type="http://schemas.openxmlformats.org/officeDocument/2006/relationships/hyperlink" Target="https://portal.3gpp.org/desktopmodules/Specifications/SpecificationDetails.aspx?specificationId=3379" TargetMode="External"/><Relationship Id="rId32" Type="http://schemas.openxmlformats.org/officeDocument/2006/relationships/hyperlink" Target="https://portal.3gpp.org/desktopmodules/Release/ReleaseDetails.aspx?releaseId=193" TargetMode="External"/><Relationship Id="rId53" Type="http://schemas.openxmlformats.org/officeDocument/2006/relationships/hyperlink" Target="https://portal.3gpp.org/desktopmodules/Specifications/SpecificationDetails.aspx?specificationId=2474" TargetMode="External"/><Relationship Id="rId74" Type="http://schemas.openxmlformats.org/officeDocument/2006/relationships/hyperlink" Target="https://portal.3gpp.org/desktopmodules/Release/ReleaseDetails.aspx?releaseId=193" TargetMode="External"/><Relationship Id="rId128" Type="http://schemas.openxmlformats.org/officeDocument/2006/relationships/hyperlink" Target="https://portal.3gpp.org/desktopmodules/WorkItem/WorkItemDetails.aspx?workitemId=460002" TargetMode="External"/><Relationship Id="rId149" Type="http://schemas.openxmlformats.org/officeDocument/2006/relationships/hyperlink" Target="https://portal.3gpp.org/desktopmodules/Specifications/SpecificationDetails.aspx?specificationId=3379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portal.3gpp.org/desktopmodules/WorkItem/WorkItemDetails.aspx?workitemId=460002" TargetMode="External"/><Relationship Id="rId160" Type="http://schemas.openxmlformats.org/officeDocument/2006/relationships/hyperlink" Target="https://portal.3gpp.org/desktopmodules/WorkItem/WorkItemDetails.aspx?workitemId=610001" TargetMode="External"/><Relationship Id="rId181" Type="http://schemas.openxmlformats.org/officeDocument/2006/relationships/hyperlink" Target="https://portal.3gpp.org/desktopmodules/Release/ReleaseDetails.aspx?releaseId=193" TargetMode="External"/><Relationship Id="rId216" Type="http://schemas.openxmlformats.org/officeDocument/2006/relationships/hyperlink" Target="https://portal.3gpp.org/desktopmodules/Release/ReleaseDetails.aspx?releaseId=193" TargetMode="External"/><Relationship Id="rId237" Type="http://schemas.openxmlformats.org/officeDocument/2006/relationships/theme" Target="theme/theme1.xml"/><Relationship Id="rId22" Type="http://schemas.openxmlformats.org/officeDocument/2006/relationships/hyperlink" Target="https://portal.3gpp.org/desktopmodules/Specifications/SpecificationDetails.aspx?specificationId=3379" TargetMode="External"/><Relationship Id="rId43" Type="http://schemas.openxmlformats.org/officeDocument/2006/relationships/hyperlink" Target="https://www.3gpp.org/ftp/TSG_RAN/WG5_Test_ex-T1/TTCN/TTCN_CRs/2025/Docs/R5s250117.zip" TargetMode="External"/><Relationship Id="rId64" Type="http://schemas.openxmlformats.org/officeDocument/2006/relationships/hyperlink" Target="https://www.3gpp.org/ftp/TSG_RAN/WG5_Test_ex-T1/TTCN/TTCN_CRs/2025/Docs/R5s250128.zip" TargetMode="External"/><Relationship Id="rId118" Type="http://schemas.openxmlformats.org/officeDocument/2006/relationships/hyperlink" Target="https://www.3gpp.org/ftp/TSG_RAN/WG5_Test_ex-T1/TTCN/TTCN_CRs/2025/Docs/R5s250145.zip" TargetMode="External"/><Relationship Id="rId139" Type="http://schemas.openxmlformats.org/officeDocument/2006/relationships/hyperlink" Target="https://portal.3gpp.org/desktopmodules/Release/ReleaseDetails.aspx?releaseId=193" TargetMode="External"/><Relationship Id="rId80" Type="http://schemas.openxmlformats.org/officeDocument/2006/relationships/hyperlink" Target="https://portal.3gpp.org/desktopmodules/Release/ReleaseDetails.aspx?releaseId=193" TargetMode="External"/><Relationship Id="rId85" Type="http://schemas.openxmlformats.org/officeDocument/2006/relationships/hyperlink" Target="https://www.3gpp.org/ftp/TSG_RAN/WG5_Test_ex-T1/TTCN/TTCN_CRs/2025/Docs/R5s250135.zip" TargetMode="External"/><Relationship Id="rId150" Type="http://schemas.openxmlformats.org/officeDocument/2006/relationships/hyperlink" Target="https://www.3gpp.org/ftp/TSG_RAN/WG5_Test_ex-T1/TTCN/TTCN_CRs/2025/Docs/R5s250157.zip" TargetMode="External"/><Relationship Id="rId155" Type="http://schemas.openxmlformats.org/officeDocument/2006/relationships/hyperlink" Target="https://portal.3gpp.org/desktopmodules/Specifications/SpecificationDetails.aspx?specificationId=3379" TargetMode="External"/><Relationship Id="rId171" Type="http://schemas.openxmlformats.org/officeDocument/2006/relationships/hyperlink" Target="https://portal.3gpp.org/desktopmodules/Specifications/SpecificationDetails.aspx?specificationId=2474" TargetMode="External"/><Relationship Id="rId176" Type="http://schemas.openxmlformats.org/officeDocument/2006/relationships/hyperlink" Target="https://www.3gpp.org/ftp/TSG_RAN/WG5_Test_ex-T1/TTCN/TTCN_CRs/2025/Docs/R5s250170.zip" TargetMode="External"/><Relationship Id="rId192" Type="http://schemas.openxmlformats.org/officeDocument/2006/relationships/hyperlink" Target="https://www.3gpp.org/ftp/TSG_RAN/WG5_Test_ex-T1/TTCN/TTCN_CRs/2025/Docs/R5s250178.zip" TargetMode="External"/><Relationship Id="rId197" Type="http://schemas.openxmlformats.org/officeDocument/2006/relationships/hyperlink" Target="https://portal.3gpp.org/desktopmodules/Release/ReleaseDetails.aspx?releaseId=193" TargetMode="External"/><Relationship Id="rId206" Type="http://schemas.openxmlformats.org/officeDocument/2006/relationships/hyperlink" Target="https://portal.3gpp.org/desktopmodules/Specifications/SpecificationDetails.aspx?specificationId=2474" TargetMode="External"/><Relationship Id="rId227" Type="http://schemas.openxmlformats.org/officeDocument/2006/relationships/hyperlink" Target="https://portal.3gpp.org/desktopmodules/Specifications/SpecificationDetails.aspx?specificationId=2474" TargetMode="External"/><Relationship Id="rId201" Type="http://schemas.openxmlformats.org/officeDocument/2006/relationships/hyperlink" Target="https://portal.3gpp.org/desktopmodules/Release/ReleaseDetails.aspx?releaseId=193" TargetMode="External"/><Relationship Id="rId222" Type="http://schemas.openxmlformats.org/officeDocument/2006/relationships/hyperlink" Target="https://portal.3gpp.org/desktopmodules/Release/ReleaseDetails.aspx?releaseId=194" TargetMode="External"/><Relationship Id="rId12" Type="http://schemas.openxmlformats.org/officeDocument/2006/relationships/hyperlink" Target="https://portal.3gpp.org/desktopmodules/WorkItem/WorkItemDetails.aspx?workitemId=960074" TargetMode="External"/><Relationship Id="rId17" Type="http://schemas.openxmlformats.org/officeDocument/2006/relationships/hyperlink" Target="https://www.3gpp.org/ftp/TSG_RAN/WG5_Test_ex-T1/TTCN/TTCN_CRs/2025/Docs/R5s250104.zip" TargetMode="External"/><Relationship Id="rId33" Type="http://schemas.openxmlformats.org/officeDocument/2006/relationships/hyperlink" Target="https://portal.3gpp.org/desktopmodules/Specifications/SpecificationDetails.aspx?specificationId=3379" TargetMode="External"/><Relationship Id="rId38" Type="http://schemas.openxmlformats.org/officeDocument/2006/relationships/hyperlink" Target="https://portal.3gpp.org/desktopmodules/Release/ReleaseDetails.aspx?releaseId=193" TargetMode="External"/><Relationship Id="rId59" Type="http://schemas.openxmlformats.org/officeDocument/2006/relationships/hyperlink" Target="https://portal.3gpp.org/desktopmodules/Release/ReleaseDetails.aspx?releaseId=193" TargetMode="External"/><Relationship Id="rId103" Type="http://schemas.openxmlformats.org/officeDocument/2006/relationships/hyperlink" Target="https://portal.3gpp.org/desktopmodules/Release/ReleaseDetails.aspx?releaseId=193" TargetMode="External"/><Relationship Id="rId108" Type="http://schemas.openxmlformats.org/officeDocument/2006/relationships/hyperlink" Target="https://www.3gpp.org/ftp/TSG_RAN/WG5_Test_ex-T1/TTCN/TTCN_CRs/2025/Docs/R5s250142.zip" TargetMode="External"/><Relationship Id="rId124" Type="http://schemas.openxmlformats.org/officeDocument/2006/relationships/hyperlink" Target="https://portal.3gpp.org/desktopmodules/Specifications/SpecificationDetails.aspx?specificationId=3379" TargetMode="External"/><Relationship Id="rId129" Type="http://schemas.openxmlformats.org/officeDocument/2006/relationships/hyperlink" Target="https://www.3gpp.org/ftp/TSG_RAN/WG5_Test_ex-T1/TTCN/TTCN_CRs/2025/Docs/R5s250148.zip" TargetMode="External"/><Relationship Id="rId54" Type="http://schemas.openxmlformats.org/officeDocument/2006/relationships/hyperlink" Target="https://portal.3gpp.org/desktopmodules/WorkItem/WorkItemDetails.aspx?workitemId=610001" TargetMode="External"/><Relationship Id="rId70" Type="http://schemas.openxmlformats.org/officeDocument/2006/relationships/hyperlink" Target="https://www.3gpp.org/ftp/TSG_RAN/WG5_Test_ex-T1/TTCN/TTCN_CRs/2025/Docs/R5s250130.zip" TargetMode="External"/><Relationship Id="rId75" Type="http://schemas.openxmlformats.org/officeDocument/2006/relationships/hyperlink" Target="https://portal.3gpp.org/desktopmodules/Specifications/SpecificationDetails.aspx?specificationId=3379" TargetMode="External"/><Relationship Id="rId91" Type="http://schemas.openxmlformats.org/officeDocument/2006/relationships/hyperlink" Target="https://portal.3gpp.org/desktopmodules/WorkItem/WorkItemDetails.aspx?workitemId=460002" TargetMode="External"/><Relationship Id="rId96" Type="http://schemas.openxmlformats.org/officeDocument/2006/relationships/hyperlink" Target="https://www.3gpp.org/ftp/TSG_RAN/WG5_Test_ex-T1/TTCN/TTCN_CRs/2025/Docs/R5s250138.zip" TargetMode="External"/><Relationship Id="rId140" Type="http://schemas.openxmlformats.org/officeDocument/2006/relationships/hyperlink" Target="https://portal.3gpp.org/desktopmodules/Specifications/SpecificationDetails.aspx?specificationId=3379" TargetMode="External"/><Relationship Id="rId145" Type="http://schemas.openxmlformats.org/officeDocument/2006/relationships/hyperlink" Target="https://portal.3gpp.org/desktopmodules/Release/ReleaseDetails.aspx?releaseId=193" TargetMode="External"/><Relationship Id="rId161" Type="http://schemas.openxmlformats.org/officeDocument/2006/relationships/hyperlink" Target="https://www.3gpp.org/ftp/TSG_RAN/WG5_Test_ex-T1/TTCN/TTCN_CRs/2025/Docs/R5s250163.zip" TargetMode="External"/><Relationship Id="rId166" Type="http://schemas.openxmlformats.org/officeDocument/2006/relationships/hyperlink" Target="https://portal.3gpp.org/desktopmodules/Release/ReleaseDetails.aspx?releaseId=193" TargetMode="External"/><Relationship Id="rId182" Type="http://schemas.openxmlformats.org/officeDocument/2006/relationships/hyperlink" Target="https://portal.3gpp.org/desktopmodules/Specifications/SpecificationDetails.aspx?specificationId=2474" TargetMode="External"/><Relationship Id="rId187" Type="http://schemas.openxmlformats.org/officeDocument/2006/relationships/hyperlink" Target="https://portal.3gpp.org/desktopmodules/Release/ReleaseDetails.aspx?releaseId=193" TargetMode="External"/><Relationship Id="rId217" Type="http://schemas.openxmlformats.org/officeDocument/2006/relationships/hyperlink" Target="https://portal.3gpp.org/desktopmodules/Specifications/SpecificationDetails.aspx?specificationId=337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www.3gpp.org/ftp/TSG_RAN/WG5_Test_ex-T1/TTCN/TTCN_CRs/2025/Docs/R5s250213.zip" TargetMode="External"/><Relationship Id="rId233" Type="http://schemas.openxmlformats.org/officeDocument/2006/relationships/hyperlink" Target="https://www.3gpp.org/ftp/TSG_RAN/WG5_Test_ex-T1/TTCN/TTCN_CRs/2025/Docs/R5s250220.zip" TargetMode="External"/><Relationship Id="rId23" Type="http://schemas.openxmlformats.org/officeDocument/2006/relationships/hyperlink" Target="https://portal.3gpp.org/desktopmodules/WorkItem/WorkItemDetails.aspx?workitemId=960074" TargetMode="External"/><Relationship Id="rId28" Type="http://schemas.openxmlformats.org/officeDocument/2006/relationships/hyperlink" Target="https://www.3gpp.org/ftp/TSG_RAN/WG5_Test_ex-T1/TTCN/TTCN_CRs/2025/Docs/R5s250109.zip" TargetMode="External"/><Relationship Id="rId49" Type="http://schemas.openxmlformats.org/officeDocument/2006/relationships/hyperlink" Target="https://portal.3gpp.org/desktopmodules/Specifications/SpecificationDetails.aspx?specificationId=2474" TargetMode="External"/><Relationship Id="rId114" Type="http://schemas.openxmlformats.org/officeDocument/2006/relationships/hyperlink" Target="https://www.3gpp.org/ftp/TSG_RAN/WG5_Test_ex-T1/TTCN/TTCN_CRs/2025/Docs/R5s250144.zip" TargetMode="External"/><Relationship Id="rId119" Type="http://schemas.openxmlformats.org/officeDocument/2006/relationships/hyperlink" Target="https://portal.3gpp.org/desktopmodules/Release/ReleaseDetails.aspx?releaseId=193" TargetMode="External"/><Relationship Id="rId44" Type="http://schemas.openxmlformats.org/officeDocument/2006/relationships/hyperlink" Target="https://portal.3gpp.org/desktopmodules/Release/ReleaseDetails.aspx?releaseId=193" TargetMode="External"/><Relationship Id="rId60" Type="http://schemas.openxmlformats.org/officeDocument/2006/relationships/hyperlink" Target="https://portal.3gpp.org/desktopmodules/Specifications/SpecificationDetails.aspx?specificationId=3379" TargetMode="External"/><Relationship Id="rId65" Type="http://schemas.openxmlformats.org/officeDocument/2006/relationships/hyperlink" Target="https://portal.3gpp.org/desktopmodules/Release/ReleaseDetails.aspx?releaseId=193" TargetMode="External"/><Relationship Id="rId81" Type="http://schemas.openxmlformats.org/officeDocument/2006/relationships/hyperlink" Target="https://portal.3gpp.org/desktopmodules/Specifications/SpecificationDetails.aspx?specificationId=4368" TargetMode="External"/><Relationship Id="rId86" Type="http://schemas.openxmlformats.org/officeDocument/2006/relationships/hyperlink" Target="https://portal.3gpp.org/desktopmodules/Release/ReleaseDetails.aspx?releaseId=193" TargetMode="External"/><Relationship Id="rId130" Type="http://schemas.openxmlformats.org/officeDocument/2006/relationships/hyperlink" Target="https://portal.3gpp.org/desktopmodules/Release/ReleaseDetails.aspx?releaseId=193" TargetMode="External"/><Relationship Id="rId135" Type="http://schemas.openxmlformats.org/officeDocument/2006/relationships/hyperlink" Target="https://www.3gpp.org/ftp/TSG_RAN/WG5_Test_ex-T1/TTCN/TTCN_CRs/2025/Docs/R5s250150.zip" TargetMode="External"/><Relationship Id="rId151" Type="http://schemas.openxmlformats.org/officeDocument/2006/relationships/hyperlink" Target="https://portal.3gpp.org/desktopmodules/Release/ReleaseDetails.aspx?releaseId=193" TargetMode="External"/><Relationship Id="rId156" Type="http://schemas.openxmlformats.org/officeDocument/2006/relationships/hyperlink" Target="https://portal.3gpp.org/desktopmodules/WorkItem/WorkItemDetails.aspx?workitemId=750034" TargetMode="External"/><Relationship Id="rId177" Type="http://schemas.openxmlformats.org/officeDocument/2006/relationships/hyperlink" Target="https://portal.3gpp.org/desktopmodules/Release/ReleaseDetails.aspx?releaseId=193" TargetMode="External"/><Relationship Id="rId198" Type="http://schemas.openxmlformats.org/officeDocument/2006/relationships/hyperlink" Target="https://portal.3gpp.org/desktopmodules/Specifications/SpecificationDetails.aspx?specificationId=2474" TargetMode="External"/><Relationship Id="rId172" Type="http://schemas.openxmlformats.org/officeDocument/2006/relationships/hyperlink" Target="https://www.3gpp.org/ftp/TSG_RAN/WG5_Test_ex-T1/TTCN/TTCN_CRs/2025/Docs/R5s250168.zip" TargetMode="External"/><Relationship Id="rId193" Type="http://schemas.openxmlformats.org/officeDocument/2006/relationships/hyperlink" Target="https://portal.3gpp.org/desktopmodules/Release/ReleaseDetails.aspx?releaseId=193" TargetMode="External"/><Relationship Id="rId202" Type="http://schemas.openxmlformats.org/officeDocument/2006/relationships/hyperlink" Target="https://portal.3gpp.org/desktopmodules/Specifications/SpecificationDetails.aspx?specificationId=2474" TargetMode="External"/><Relationship Id="rId207" Type="http://schemas.openxmlformats.org/officeDocument/2006/relationships/hyperlink" Target="https://portal.3gpp.org/desktopmodules/WorkItem/WorkItemDetails.aspx?workitemId=610001" TargetMode="External"/><Relationship Id="rId223" Type="http://schemas.openxmlformats.org/officeDocument/2006/relationships/hyperlink" Target="https://portal.3gpp.org/desktopmodules/Specifications/SpecificationDetails.aspx?specificationId=2375" TargetMode="External"/><Relationship Id="rId228" Type="http://schemas.openxmlformats.org/officeDocument/2006/relationships/hyperlink" Target="https://portal.3gpp.org/desktopmodules/WorkItem/WorkItemDetails.aspx?workitemId=610001" TargetMode="External"/><Relationship Id="rId13" Type="http://schemas.openxmlformats.org/officeDocument/2006/relationships/hyperlink" Target="https://www.3gpp.org/ftp/TSG_RAN/WG5_Test_ex-T1/TTCN/TTCN_CRs/2025/Docs/R5s250102.zip" TargetMode="External"/><Relationship Id="rId18" Type="http://schemas.openxmlformats.org/officeDocument/2006/relationships/hyperlink" Target="https://portal.3gpp.org/desktopmodules/Release/ReleaseDetails.aspx?releaseId=193" TargetMode="External"/><Relationship Id="rId39" Type="http://schemas.openxmlformats.org/officeDocument/2006/relationships/hyperlink" Target="https://portal.3gpp.org/desktopmodules/Specifications/SpecificationDetails.aspx?specificationId=3379" TargetMode="External"/><Relationship Id="rId109" Type="http://schemas.openxmlformats.org/officeDocument/2006/relationships/hyperlink" Target="https://portal.3gpp.org/desktopmodules/Release/ReleaseDetails.aspx?releaseId=193" TargetMode="External"/><Relationship Id="rId34" Type="http://schemas.openxmlformats.org/officeDocument/2006/relationships/hyperlink" Target="https://www.3gpp.org/ftp/TSG_RAN/WG5_Test_ex-T1/TTCN/TTCN_CRs/2025/Docs/R5s250112.zip" TargetMode="External"/><Relationship Id="rId50" Type="http://schemas.openxmlformats.org/officeDocument/2006/relationships/hyperlink" Target="https://portal.3gpp.org/desktopmodules/WorkItem/WorkItemDetails.aspx?workitemId=610001" TargetMode="External"/><Relationship Id="rId55" Type="http://schemas.openxmlformats.org/officeDocument/2006/relationships/hyperlink" Target="https://www.3gpp.org/ftp/TSG_RAN/WG5_Test_ex-T1/TTCN/TTCN_CRs/2025/Docs/R5s250123.zip" TargetMode="External"/><Relationship Id="rId76" Type="http://schemas.openxmlformats.org/officeDocument/2006/relationships/hyperlink" Target="https://www.3gpp.org/ftp/TSG_RAN/WG5_Test_ex-T1/TTCN/TTCN_CRs/2025/Docs/R5s250132.zip" TargetMode="External"/><Relationship Id="rId97" Type="http://schemas.openxmlformats.org/officeDocument/2006/relationships/hyperlink" Target="https://portal.3gpp.org/desktopmodules/Release/ReleaseDetails.aspx?releaseId=193" TargetMode="External"/><Relationship Id="rId104" Type="http://schemas.openxmlformats.org/officeDocument/2006/relationships/hyperlink" Target="https://portal.3gpp.org/desktopmodules/Specifications/SpecificationDetails.aspx?specificationId=3379" TargetMode="External"/><Relationship Id="rId120" Type="http://schemas.openxmlformats.org/officeDocument/2006/relationships/hyperlink" Target="https://portal.3gpp.org/desktopmodules/Specifications/SpecificationDetails.aspx?specificationId=2474" TargetMode="External"/><Relationship Id="rId125" Type="http://schemas.openxmlformats.org/officeDocument/2006/relationships/hyperlink" Target="https://www.3gpp.org/ftp/TSG_RAN/WG5_Test_ex-T1/TTCN/TTCN_CRs/2025/Docs/R5s250147.zip" TargetMode="External"/><Relationship Id="rId141" Type="http://schemas.openxmlformats.org/officeDocument/2006/relationships/hyperlink" Target="https://www.3gpp.org/ftp/TSG_RAN/WG5_Test_ex-T1/TTCN/TTCN_CRs/2025/Docs/R5s250152.zip" TargetMode="External"/><Relationship Id="rId146" Type="http://schemas.openxmlformats.org/officeDocument/2006/relationships/hyperlink" Target="https://portal.3gpp.org/desktopmodules/Specifications/SpecificationDetails.aspx?specificationId=2375" TargetMode="External"/><Relationship Id="rId167" Type="http://schemas.openxmlformats.org/officeDocument/2006/relationships/hyperlink" Target="https://portal.3gpp.org/desktopmodules/Specifications/SpecificationDetails.aspx?specificationId=2375" TargetMode="External"/><Relationship Id="rId188" Type="http://schemas.openxmlformats.org/officeDocument/2006/relationships/hyperlink" Target="https://portal.3gpp.org/desktopmodules/Specifications/SpecificationDetails.aspx?specificationId=3379" TargetMode="External"/><Relationship Id="rId7" Type="http://schemas.openxmlformats.org/officeDocument/2006/relationships/footer" Target="footer1.xml"/><Relationship Id="rId71" Type="http://schemas.openxmlformats.org/officeDocument/2006/relationships/hyperlink" Target="https://portal.3gpp.org/desktopmodules/Release/ReleaseDetails.aspx?releaseId=193" TargetMode="External"/><Relationship Id="rId92" Type="http://schemas.openxmlformats.org/officeDocument/2006/relationships/hyperlink" Target="https://www.3gpp.org/ftp/TSG_RAN/WG5_Test_ex-T1/TTCN/TTCN_CRs/2025/Docs/R5s250137.zip" TargetMode="External"/><Relationship Id="rId162" Type="http://schemas.openxmlformats.org/officeDocument/2006/relationships/hyperlink" Target="https://portal.3gpp.org/desktopmodules/Release/ReleaseDetails.aspx?releaseId=193" TargetMode="External"/><Relationship Id="rId183" Type="http://schemas.openxmlformats.org/officeDocument/2006/relationships/hyperlink" Target="https://www.3gpp.org/ftp/TSG_RAN/WG5_Test_ex-T1/TTCN/TTCN_CRs/2025/Docs/R5s250175.zip" TargetMode="External"/><Relationship Id="rId213" Type="http://schemas.openxmlformats.org/officeDocument/2006/relationships/hyperlink" Target="https://portal.3gpp.org/desktopmodules/Release/ReleaseDetails.aspx?releaseId=193" TargetMode="External"/><Relationship Id="rId218" Type="http://schemas.openxmlformats.org/officeDocument/2006/relationships/hyperlink" Target="https://www.3gpp.org/ftp/TSG_RAN/WG5_Test_ex-T1/TTCN/TTCN_CRs/2025/Docs/R5s250215.zip" TargetMode="External"/><Relationship Id="rId234" Type="http://schemas.openxmlformats.org/officeDocument/2006/relationships/hyperlink" Target="https://portal.3gpp.org/desktopmodules/Release/ReleaseDetails.aspx?releaseId=193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3gpp.org/desktopmodules/Release/ReleaseDetails.aspx?releaseId=193" TargetMode="External"/><Relationship Id="rId24" Type="http://schemas.openxmlformats.org/officeDocument/2006/relationships/hyperlink" Target="https://www.3gpp.org/ftp/TSG_RAN/WG5_Test_ex-T1/TTCN/TTCN_CRs/2025/Docs/R5s250107.zip" TargetMode="External"/><Relationship Id="rId40" Type="http://schemas.openxmlformats.org/officeDocument/2006/relationships/hyperlink" Target="https://www.3gpp.org/ftp/TSG_RAN/WG5_Test_ex-T1/TTCN/TTCN_CRs/2025/Docs/R5s250115.zip" TargetMode="External"/><Relationship Id="rId45" Type="http://schemas.openxmlformats.org/officeDocument/2006/relationships/hyperlink" Target="https://portal.3gpp.org/desktopmodules/Specifications/SpecificationDetails.aspx?specificationId=2474" TargetMode="External"/><Relationship Id="rId66" Type="http://schemas.openxmlformats.org/officeDocument/2006/relationships/hyperlink" Target="https://portal.3gpp.org/desktopmodules/Specifications/SpecificationDetails.aspx?specificationId=3379" TargetMode="External"/><Relationship Id="rId87" Type="http://schemas.openxmlformats.org/officeDocument/2006/relationships/hyperlink" Target="https://portal.3gpp.org/desktopmodules/Specifications/SpecificationDetails.aspx?specificationId=3379" TargetMode="External"/><Relationship Id="rId110" Type="http://schemas.openxmlformats.org/officeDocument/2006/relationships/hyperlink" Target="https://portal.3gpp.org/desktopmodules/Specifications/SpecificationDetails.aspx?specificationId=3379" TargetMode="External"/><Relationship Id="rId115" Type="http://schemas.openxmlformats.org/officeDocument/2006/relationships/hyperlink" Target="https://portal.3gpp.org/desktopmodules/Release/ReleaseDetails.aspx?releaseId=193" TargetMode="External"/><Relationship Id="rId131" Type="http://schemas.openxmlformats.org/officeDocument/2006/relationships/hyperlink" Target="https://portal.3gpp.org/desktopmodules/Specifications/SpecificationDetails.aspx?specificationId=3379" TargetMode="External"/><Relationship Id="rId136" Type="http://schemas.openxmlformats.org/officeDocument/2006/relationships/hyperlink" Target="https://portal.3gpp.org/desktopmodules/Release/ReleaseDetails.aspx?releaseId=193" TargetMode="External"/><Relationship Id="rId157" Type="http://schemas.openxmlformats.org/officeDocument/2006/relationships/hyperlink" Target="https://www.3gpp.org/ftp/TSG_RAN/WG5_Test_ex-T1/TTCN/TTCN_CRs/2025/Docs/R5s250160.zip" TargetMode="External"/><Relationship Id="rId178" Type="http://schemas.openxmlformats.org/officeDocument/2006/relationships/hyperlink" Target="https://portal.3gpp.org/desktopmodules/Specifications/SpecificationDetails.aspx?specificationId=3379" TargetMode="External"/><Relationship Id="rId61" Type="http://schemas.openxmlformats.org/officeDocument/2006/relationships/hyperlink" Target="https://www.3gpp.org/ftp/TSG_RAN/WG5_Test_ex-T1/TTCN/TTCN_CRs/2025/Docs/R5s250127.zip" TargetMode="External"/><Relationship Id="rId82" Type="http://schemas.openxmlformats.org/officeDocument/2006/relationships/hyperlink" Target="https://www.3gpp.org/ftp/TSG_RAN/WG5_Test_ex-T1/TTCN/TTCN_CRs/2025/Docs/R5s250134.zip" TargetMode="External"/><Relationship Id="rId152" Type="http://schemas.openxmlformats.org/officeDocument/2006/relationships/hyperlink" Target="https://portal.3gpp.org/desktopmodules/Specifications/SpecificationDetails.aspx?specificationId=4368" TargetMode="External"/><Relationship Id="rId173" Type="http://schemas.openxmlformats.org/officeDocument/2006/relationships/hyperlink" Target="https://portal.3gpp.org/desktopmodules/Release/ReleaseDetails.aspx?releaseId=193" TargetMode="External"/><Relationship Id="rId194" Type="http://schemas.openxmlformats.org/officeDocument/2006/relationships/hyperlink" Target="https://portal.3gpp.org/desktopmodules/Specifications/SpecificationDetails.aspx?specificationId=2474" TargetMode="External"/><Relationship Id="rId199" Type="http://schemas.openxmlformats.org/officeDocument/2006/relationships/hyperlink" Target="https://portal.3gpp.org/desktopmodules/WorkItem/WorkItemDetails.aspx?workitemId=610001" TargetMode="External"/><Relationship Id="rId203" Type="http://schemas.openxmlformats.org/officeDocument/2006/relationships/hyperlink" Target="https://portal.3gpp.org/desktopmodules/WorkItem/WorkItemDetails.aspx?workitemId=610001" TargetMode="External"/><Relationship Id="rId208" Type="http://schemas.openxmlformats.org/officeDocument/2006/relationships/hyperlink" Target="https://www.3gpp.org/ftp/TSG_RAN/WG5_Test_ex-T1/TTCN/TTCN_CRs/2025/Docs/R5s250187.zip" TargetMode="External"/><Relationship Id="rId229" Type="http://schemas.openxmlformats.org/officeDocument/2006/relationships/hyperlink" Target="https://www.3gpp.org/ftp/TSG_RAN/WG5_Test_ex-T1/TTCN/TTCN_CRs/2025/Docs/R5s250219.zip" TargetMode="External"/><Relationship Id="rId19" Type="http://schemas.openxmlformats.org/officeDocument/2006/relationships/hyperlink" Target="https://portal.3gpp.org/desktopmodules/Specifications/SpecificationDetails.aspx?specificationId=3379" TargetMode="External"/><Relationship Id="rId224" Type="http://schemas.openxmlformats.org/officeDocument/2006/relationships/hyperlink" Target="https://portal.3gpp.org/desktopmodules/WorkItem/WorkItemDetails.aspx?workitemId=1060075" TargetMode="External"/><Relationship Id="rId14" Type="http://schemas.openxmlformats.org/officeDocument/2006/relationships/hyperlink" Target="https://portal.3gpp.org/desktopmodules/Release/ReleaseDetails.aspx?releaseId=193" TargetMode="External"/><Relationship Id="rId30" Type="http://schemas.openxmlformats.org/officeDocument/2006/relationships/hyperlink" Target="https://portal.3gpp.org/desktopmodules/Specifications/SpecificationDetails.aspx?specificationId=3379" TargetMode="External"/><Relationship Id="rId35" Type="http://schemas.openxmlformats.org/officeDocument/2006/relationships/hyperlink" Target="https://portal.3gpp.org/desktopmodules/Release/ReleaseDetails.aspx?releaseId=193" TargetMode="External"/><Relationship Id="rId56" Type="http://schemas.openxmlformats.org/officeDocument/2006/relationships/hyperlink" Target="https://portal.3gpp.org/desktopmodules/Release/ReleaseDetails.aspx?releaseId=193" TargetMode="External"/><Relationship Id="rId77" Type="http://schemas.openxmlformats.org/officeDocument/2006/relationships/hyperlink" Target="https://portal.3gpp.org/desktopmodules/Release/ReleaseDetails.aspx?releaseId=193" TargetMode="External"/><Relationship Id="rId100" Type="http://schemas.openxmlformats.org/officeDocument/2006/relationships/hyperlink" Target="https://portal.3gpp.org/desktopmodules/Release/ReleaseDetails.aspx?releaseId=193" TargetMode="External"/><Relationship Id="rId105" Type="http://schemas.openxmlformats.org/officeDocument/2006/relationships/hyperlink" Target="https://www.3gpp.org/ftp/TSG_RAN/WG5_Test_ex-T1/TTCN/TTCN_CRs/2025/Docs/R5s250141.zip" TargetMode="External"/><Relationship Id="rId126" Type="http://schemas.openxmlformats.org/officeDocument/2006/relationships/hyperlink" Target="https://portal.3gpp.org/desktopmodules/Release/ReleaseDetails.aspx?releaseId=193" TargetMode="External"/><Relationship Id="rId147" Type="http://schemas.openxmlformats.org/officeDocument/2006/relationships/hyperlink" Target="https://www.3gpp.org/ftp/TSG_RAN/WG5_Test_ex-T1/TTCN/TTCN_CRs/2025/Docs/R5s250154.zip" TargetMode="External"/><Relationship Id="rId168" Type="http://schemas.openxmlformats.org/officeDocument/2006/relationships/hyperlink" Target="https://portal.3gpp.org/desktopmodules/WorkItem/WorkItemDetails.aspx?workitemId=1060075" TargetMode="External"/><Relationship Id="rId8" Type="http://schemas.openxmlformats.org/officeDocument/2006/relationships/footer" Target="footer2.xml"/><Relationship Id="rId51" Type="http://schemas.openxmlformats.org/officeDocument/2006/relationships/hyperlink" Target="https://www.3gpp.org/ftp/TSG_RAN/WG5_Test_ex-T1/TTCN/TTCN_CRs/2025/Docs/R5s250121.zip" TargetMode="External"/><Relationship Id="rId72" Type="http://schemas.openxmlformats.org/officeDocument/2006/relationships/hyperlink" Target="https://portal.3gpp.org/desktopmodules/Specifications/SpecificationDetails.aspx?specificationId=2474" TargetMode="External"/><Relationship Id="rId93" Type="http://schemas.openxmlformats.org/officeDocument/2006/relationships/hyperlink" Target="https://portal.3gpp.org/desktopmodules/Release/ReleaseDetails.aspx?releaseId=193" TargetMode="External"/><Relationship Id="rId98" Type="http://schemas.openxmlformats.org/officeDocument/2006/relationships/hyperlink" Target="https://portal.3gpp.org/desktopmodules/Specifications/SpecificationDetails.aspx?specificationId=3379" TargetMode="External"/><Relationship Id="rId121" Type="http://schemas.openxmlformats.org/officeDocument/2006/relationships/hyperlink" Target="https://portal.3gpp.org/desktopmodules/WorkItem/WorkItemDetails.aspx?workitemId=400025" TargetMode="External"/><Relationship Id="rId142" Type="http://schemas.openxmlformats.org/officeDocument/2006/relationships/hyperlink" Target="https://portal.3gpp.org/desktopmodules/Release/ReleaseDetails.aspx?releaseId=193" TargetMode="External"/><Relationship Id="rId163" Type="http://schemas.openxmlformats.org/officeDocument/2006/relationships/hyperlink" Target="https://portal.3gpp.org/desktopmodules/Specifications/SpecificationDetails.aspx?specificationId=2375" TargetMode="External"/><Relationship Id="rId184" Type="http://schemas.openxmlformats.org/officeDocument/2006/relationships/hyperlink" Target="https://portal.3gpp.org/desktopmodules/Release/ReleaseDetails.aspx?releaseId=193" TargetMode="External"/><Relationship Id="rId189" Type="http://schemas.openxmlformats.org/officeDocument/2006/relationships/hyperlink" Target="https://www.3gpp.org/ftp/TSG_RAN/WG5_Test_ex-T1/TTCN/TTCN_CRs/2025/Docs/R5s250177.zip" TargetMode="External"/><Relationship Id="rId219" Type="http://schemas.openxmlformats.org/officeDocument/2006/relationships/hyperlink" Target="https://portal.3gpp.org/desktopmodules/Release/ReleaseDetails.aspx?releaseId=193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ortal.3gpp.org/desktopmodules/Specifications/SpecificationDetails.aspx?specificationId=3379" TargetMode="External"/><Relationship Id="rId230" Type="http://schemas.openxmlformats.org/officeDocument/2006/relationships/hyperlink" Target="https://portal.3gpp.org/desktopmodules/Release/ReleaseDetails.aspx?releaseId=193" TargetMode="External"/><Relationship Id="rId235" Type="http://schemas.openxmlformats.org/officeDocument/2006/relationships/hyperlink" Target="https://portal.3gpp.org/desktopmodules/Specifications/SpecificationDetails.aspx?specificationId=3379" TargetMode="External"/><Relationship Id="rId25" Type="http://schemas.openxmlformats.org/officeDocument/2006/relationships/hyperlink" Target="https://portal.3gpp.org/desktopmodules/Release/ReleaseDetails.aspx?releaseId=193" TargetMode="External"/><Relationship Id="rId46" Type="http://schemas.openxmlformats.org/officeDocument/2006/relationships/hyperlink" Target="https://portal.3gpp.org/desktopmodules/WorkItem/WorkItemDetails.aspx?workitemId=610001" TargetMode="External"/><Relationship Id="rId67" Type="http://schemas.openxmlformats.org/officeDocument/2006/relationships/hyperlink" Target="https://www.3gpp.org/ftp/TSG_RAN/WG5_Test_ex-T1/TTCN/TTCN_CRs/2025/Docs/R5s250129.zip" TargetMode="External"/><Relationship Id="rId116" Type="http://schemas.openxmlformats.org/officeDocument/2006/relationships/hyperlink" Target="https://portal.3gpp.org/desktopmodules/Specifications/SpecificationDetails.aspx?specificationId=3379" TargetMode="External"/><Relationship Id="rId137" Type="http://schemas.openxmlformats.org/officeDocument/2006/relationships/hyperlink" Target="https://portal.3gpp.org/desktopmodules/Specifications/SpecificationDetails.aspx?specificationId=3379" TargetMode="External"/><Relationship Id="rId158" Type="http://schemas.openxmlformats.org/officeDocument/2006/relationships/hyperlink" Target="https://portal.3gpp.org/desktopmodules/Release/ReleaseDetails.aspx?releaseId=193" TargetMode="External"/><Relationship Id="rId20" Type="http://schemas.openxmlformats.org/officeDocument/2006/relationships/hyperlink" Target="https://www.3gpp.org/ftp/TSG_RAN/WG5_Test_ex-T1/TTCN/TTCN_CRs/2025/Docs/R5s250105.zip" TargetMode="External"/><Relationship Id="rId41" Type="http://schemas.openxmlformats.org/officeDocument/2006/relationships/hyperlink" Target="https://portal.3gpp.org/desktopmodules/Release/ReleaseDetails.aspx?releaseId=193" TargetMode="External"/><Relationship Id="rId62" Type="http://schemas.openxmlformats.org/officeDocument/2006/relationships/hyperlink" Target="https://portal.3gpp.org/desktopmodules/Release/ReleaseDetails.aspx?releaseId=193" TargetMode="External"/><Relationship Id="rId83" Type="http://schemas.openxmlformats.org/officeDocument/2006/relationships/hyperlink" Target="https://portal.3gpp.org/desktopmodules/Release/ReleaseDetails.aspx?releaseId=193" TargetMode="External"/><Relationship Id="rId88" Type="http://schemas.openxmlformats.org/officeDocument/2006/relationships/hyperlink" Target="https://www.3gpp.org/ftp/TSG_RAN/WG5_Test_ex-T1/TTCN/TTCN_CRs/2025/Docs/R5s250136.zip" TargetMode="External"/><Relationship Id="rId111" Type="http://schemas.openxmlformats.org/officeDocument/2006/relationships/hyperlink" Target="https://www.3gpp.org/ftp/TSG_RAN/WG5_Test_ex-T1/TTCN/TTCN_CRs/2025/Docs/R5s250143.zip" TargetMode="External"/><Relationship Id="rId132" Type="http://schemas.openxmlformats.org/officeDocument/2006/relationships/hyperlink" Target="https://www.3gpp.org/ftp/TSG_RAN/WG5_Test_ex-T1/TTCN/TTCN_CRs/2025/Docs/R5s250149.zip" TargetMode="External"/><Relationship Id="rId153" Type="http://schemas.openxmlformats.org/officeDocument/2006/relationships/hyperlink" Target="https://www.3gpp.org/ftp/TSG_RAN/WG5_Test_ex-T1/TTCN/TTCN_CRs/2025/Docs/R5s250159.zip" TargetMode="External"/><Relationship Id="rId174" Type="http://schemas.openxmlformats.org/officeDocument/2006/relationships/hyperlink" Target="https://portal.3gpp.org/desktopmodules/Specifications/SpecificationDetails.aspx?specificationId=3379" TargetMode="External"/><Relationship Id="rId179" Type="http://schemas.openxmlformats.org/officeDocument/2006/relationships/hyperlink" Target="https://portal.3gpp.org/desktopmodules/WorkItem/WorkItemDetails.aspx?workitemId=960074" TargetMode="External"/><Relationship Id="rId195" Type="http://schemas.openxmlformats.org/officeDocument/2006/relationships/hyperlink" Target="https://portal.3gpp.org/desktopmodules/WorkItem/WorkItemDetails.aspx?workitemId=610001" TargetMode="External"/><Relationship Id="rId209" Type="http://schemas.openxmlformats.org/officeDocument/2006/relationships/hyperlink" Target="https://portal.3gpp.org/desktopmodules/Release/ReleaseDetails.aspx?releaseId=193" TargetMode="External"/><Relationship Id="rId190" Type="http://schemas.openxmlformats.org/officeDocument/2006/relationships/hyperlink" Target="https://portal.3gpp.org/desktopmodules/Release/ReleaseDetails.aspx?releaseId=193" TargetMode="External"/><Relationship Id="rId204" Type="http://schemas.openxmlformats.org/officeDocument/2006/relationships/hyperlink" Target="https://www.3gpp.org/ftp/TSG_RAN/WG5_Test_ex-T1/TTCN/TTCN_CRs/2025/Docs/R5s250184.zip" TargetMode="External"/><Relationship Id="rId220" Type="http://schemas.openxmlformats.org/officeDocument/2006/relationships/hyperlink" Target="https://portal.3gpp.org/desktopmodules/Specifications/SpecificationDetails.aspx?specificationId=3379" TargetMode="External"/><Relationship Id="rId225" Type="http://schemas.openxmlformats.org/officeDocument/2006/relationships/hyperlink" Target="https://www.3gpp.org/ftp/TSG_RAN/WG5_Test_ex-T1/TTCN/TTCN_CRs/2025/Docs/R5s250218.zip" TargetMode="External"/><Relationship Id="rId15" Type="http://schemas.openxmlformats.org/officeDocument/2006/relationships/hyperlink" Target="https://portal.3gpp.org/desktopmodules/Specifications/SpecificationDetails.aspx?specificationId=2474" TargetMode="External"/><Relationship Id="rId36" Type="http://schemas.openxmlformats.org/officeDocument/2006/relationships/hyperlink" Target="https://portal.3gpp.org/desktopmodules/Specifications/SpecificationDetails.aspx?specificationId=3379" TargetMode="External"/><Relationship Id="rId57" Type="http://schemas.openxmlformats.org/officeDocument/2006/relationships/hyperlink" Target="https://portal.3gpp.org/desktopmodules/Specifications/SpecificationDetails.aspx?specificationId=3379" TargetMode="External"/><Relationship Id="rId106" Type="http://schemas.openxmlformats.org/officeDocument/2006/relationships/hyperlink" Target="https://portal.3gpp.org/desktopmodules/Release/ReleaseDetails.aspx?releaseId=193" TargetMode="External"/><Relationship Id="rId127" Type="http://schemas.openxmlformats.org/officeDocument/2006/relationships/hyperlink" Target="https://portal.3gpp.org/desktopmodules/Specifications/SpecificationDetails.aspx?specificationId=2375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www.3gpp.org/ftp/TSG_RAN/WG5_Test_ex-T1/TTCN/TTCN_CRs/2025/Docs/R5s250110.zip" TargetMode="External"/><Relationship Id="rId52" Type="http://schemas.openxmlformats.org/officeDocument/2006/relationships/hyperlink" Target="https://portal.3gpp.org/desktopmodules/Release/ReleaseDetails.aspx?releaseId=193" TargetMode="External"/><Relationship Id="rId73" Type="http://schemas.openxmlformats.org/officeDocument/2006/relationships/hyperlink" Target="https://www.3gpp.org/ftp/TSG_RAN/WG5_Test_ex-T1/TTCN/TTCN_CRs/2025/Docs/R5s250131.zip" TargetMode="External"/><Relationship Id="rId78" Type="http://schemas.openxmlformats.org/officeDocument/2006/relationships/hyperlink" Target="https://portal.3gpp.org/desktopmodules/Specifications/SpecificationDetails.aspx?specificationId=2474" TargetMode="External"/><Relationship Id="rId94" Type="http://schemas.openxmlformats.org/officeDocument/2006/relationships/hyperlink" Target="https://portal.3gpp.org/desktopmodules/Specifications/SpecificationDetails.aspx?specificationId=2474" TargetMode="External"/><Relationship Id="rId99" Type="http://schemas.openxmlformats.org/officeDocument/2006/relationships/hyperlink" Target="https://www.3gpp.org/ftp/TSG_RAN/WG5_Test_ex-T1/TTCN/TTCN_CRs/2025/Docs/R5s250139.zip" TargetMode="External"/><Relationship Id="rId101" Type="http://schemas.openxmlformats.org/officeDocument/2006/relationships/hyperlink" Target="https://portal.3gpp.org/desktopmodules/Specifications/SpecificationDetails.aspx?specificationId=3379" TargetMode="External"/><Relationship Id="rId122" Type="http://schemas.openxmlformats.org/officeDocument/2006/relationships/hyperlink" Target="https://www.3gpp.org/ftp/TSG_RAN/WG5_Test_ex-T1/TTCN/TTCN_CRs/2025/Docs/R5s250146.zip" TargetMode="External"/><Relationship Id="rId143" Type="http://schemas.openxmlformats.org/officeDocument/2006/relationships/hyperlink" Target="https://portal.3gpp.org/desktopmodules/Specifications/SpecificationDetails.aspx?specificationId=3379" TargetMode="External"/><Relationship Id="rId148" Type="http://schemas.openxmlformats.org/officeDocument/2006/relationships/hyperlink" Target="https://portal.3gpp.org/desktopmodules/Release/ReleaseDetails.aspx?releaseId=193" TargetMode="External"/><Relationship Id="rId164" Type="http://schemas.openxmlformats.org/officeDocument/2006/relationships/hyperlink" Target="https://portal.3gpp.org/desktopmodules/WorkItem/WorkItemDetails.aspx?workitemId=1060075" TargetMode="External"/><Relationship Id="rId169" Type="http://schemas.openxmlformats.org/officeDocument/2006/relationships/hyperlink" Target="https://www.3gpp.org/ftp/TSG_RAN/WG5_Test_ex-T1/TTCN/TTCN_CRs/2025/Docs/R5s250167.zip" TargetMode="External"/><Relationship Id="rId185" Type="http://schemas.openxmlformats.org/officeDocument/2006/relationships/hyperlink" Target="https://portal.3gpp.org/desktopmodules/Specifications/SpecificationDetails.aspx?specificationId=33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5/Docs/R5s250100.zip" TargetMode="External"/><Relationship Id="rId180" Type="http://schemas.openxmlformats.org/officeDocument/2006/relationships/hyperlink" Target="https://www.3gpp.org/ftp/TSG_RAN/WG5_Test_ex-T1/TTCN/TTCN_CRs/2025/Docs/R5s250172.zip" TargetMode="External"/><Relationship Id="rId210" Type="http://schemas.openxmlformats.org/officeDocument/2006/relationships/hyperlink" Target="https://portal.3gpp.org/desktopmodules/Specifications/SpecificationDetails.aspx?specificationId=2474" TargetMode="External"/><Relationship Id="rId215" Type="http://schemas.openxmlformats.org/officeDocument/2006/relationships/hyperlink" Target="https://www.3gpp.org/ftp/TSG_RAN/WG5_Test_ex-T1/TTCN/TTCN_CRs/2025/Docs/R5s250214.zip" TargetMode="External"/><Relationship Id="rId236" Type="http://schemas.openxmlformats.org/officeDocument/2006/relationships/fontTable" Target="fontTable.xml"/><Relationship Id="rId26" Type="http://schemas.openxmlformats.org/officeDocument/2006/relationships/hyperlink" Target="https://portal.3gpp.org/desktopmodules/Specifications/SpecificationDetails.aspx?specificationId=3379" TargetMode="External"/><Relationship Id="rId231" Type="http://schemas.openxmlformats.org/officeDocument/2006/relationships/hyperlink" Target="https://portal.3gpp.org/desktopmodules/Specifications/SpecificationDetails.aspx?specificationId=4368" TargetMode="External"/><Relationship Id="rId47" Type="http://schemas.openxmlformats.org/officeDocument/2006/relationships/hyperlink" Target="https://www.3gpp.org/ftp/TSG_RAN/WG5_Test_ex-T1/TTCN/TTCN_CRs/2025/Docs/R5s250119.zip" TargetMode="External"/><Relationship Id="rId68" Type="http://schemas.openxmlformats.org/officeDocument/2006/relationships/hyperlink" Target="https://portal.3gpp.org/desktopmodules/Release/ReleaseDetails.aspx?releaseId=193" TargetMode="External"/><Relationship Id="rId89" Type="http://schemas.openxmlformats.org/officeDocument/2006/relationships/hyperlink" Target="https://portal.3gpp.org/desktopmodules/Release/ReleaseDetails.aspx?releaseId=193" TargetMode="External"/><Relationship Id="rId112" Type="http://schemas.openxmlformats.org/officeDocument/2006/relationships/hyperlink" Target="https://portal.3gpp.org/desktopmodules/Release/ReleaseDetails.aspx?releaseId=193" TargetMode="External"/><Relationship Id="rId133" Type="http://schemas.openxmlformats.org/officeDocument/2006/relationships/hyperlink" Target="https://portal.3gpp.org/desktopmodules/Release/ReleaseDetails.aspx?releaseId=193" TargetMode="External"/><Relationship Id="rId154" Type="http://schemas.openxmlformats.org/officeDocument/2006/relationships/hyperlink" Target="https://portal.3gpp.org/desktopmodules/Release/ReleaseDetails.aspx?releaseId=193" TargetMode="External"/><Relationship Id="rId175" Type="http://schemas.openxmlformats.org/officeDocument/2006/relationships/hyperlink" Target="https://portal.3gpp.org/desktopmodules/WorkItem/WorkItemDetails.aspx?workitemId=960074" TargetMode="External"/><Relationship Id="rId196" Type="http://schemas.openxmlformats.org/officeDocument/2006/relationships/hyperlink" Target="https://www.3gpp.org/ftp/TSG_RAN/WG5_Test_ex-T1/TTCN/TTCN_CRs/2025/Docs/R5s250180.zip" TargetMode="External"/><Relationship Id="rId200" Type="http://schemas.openxmlformats.org/officeDocument/2006/relationships/hyperlink" Target="https://www.3gpp.org/ftp/TSG_RAN/WG5_Test_ex-T1/TTCN/TTCN_CRs/2025/Docs/R5s250182.zip" TargetMode="External"/><Relationship Id="rId16" Type="http://schemas.openxmlformats.org/officeDocument/2006/relationships/hyperlink" Target="https://portal.3gpp.org/desktopmodules/WorkItem/WorkItemDetails.aspx?workitemId=610001" TargetMode="External"/><Relationship Id="rId221" Type="http://schemas.openxmlformats.org/officeDocument/2006/relationships/hyperlink" Target="https://www.3gpp.org/ftp/TSG_RAN/WG5_Test_ex-T1/TTCN/TTCN_CRs/2025/Docs/R5s250217.zip" TargetMode="External"/><Relationship Id="rId37" Type="http://schemas.openxmlformats.org/officeDocument/2006/relationships/hyperlink" Target="https://www.3gpp.org/ftp/TSG_RAN/WG5_Test_ex-T1/TTCN/TTCN_CRs/2025/Docs/R5s250113.zip" TargetMode="External"/><Relationship Id="rId58" Type="http://schemas.openxmlformats.org/officeDocument/2006/relationships/hyperlink" Target="https://www.3gpp.org/ftp/TSG_RAN/WG5_Test_ex-T1/TTCN/TTCN_CRs/2025/Docs/R5s250125.zip" TargetMode="External"/><Relationship Id="rId79" Type="http://schemas.openxmlformats.org/officeDocument/2006/relationships/hyperlink" Target="https://www.3gpp.org/ftp/TSG_RAN/WG5_Test_ex-T1/TTCN/TTCN_CRs/2025/Docs/R5s250133.zip" TargetMode="External"/><Relationship Id="rId102" Type="http://schemas.openxmlformats.org/officeDocument/2006/relationships/hyperlink" Target="https://www.3gpp.org/ftp/TSG_RAN/WG5_Test_ex-T1/TTCN/TTCN_CRs/2025/Docs/R5s250140.zip" TargetMode="External"/><Relationship Id="rId123" Type="http://schemas.openxmlformats.org/officeDocument/2006/relationships/hyperlink" Target="https://portal.3gpp.org/desktopmodules/Release/ReleaseDetails.aspx?releaseId=193" TargetMode="External"/><Relationship Id="rId144" Type="http://schemas.openxmlformats.org/officeDocument/2006/relationships/hyperlink" Target="https://www.3gpp.org/ftp/TSG_RAN/WG5_Test_ex-T1/TTCN/TTCN_CRs/2025/Docs/R5s250153.zip" TargetMode="External"/><Relationship Id="rId90" Type="http://schemas.openxmlformats.org/officeDocument/2006/relationships/hyperlink" Target="https://portal.3gpp.org/desktopmodules/Specifications/SpecificationDetails.aspx?specificationId=2474" TargetMode="External"/><Relationship Id="rId165" Type="http://schemas.openxmlformats.org/officeDocument/2006/relationships/hyperlink" Target="https://www.3gpp.org/ftp/TSG_RAN/WG5_Test_ex-T1/TTCN/TTCN_CRs/2025/Docs/R5s250165.zip" TargetMode="External"/><Relationship Id="rId186" Type="http://schemas.openxmlformats.org/officeDocument/2006/relationships/hyperlink" Target="https://www.3gpp.org/ftp/TSG_RAN/WG5_Test_ex-T1/TTCN/TTCN_CRs/2025/Docs/R5s250176.zip" TargetMode="External"/><Relationship Id="rId211" Type="http://schemas.openxmlformats.org/officeDocument/2006/relationships/hyperlink" Target="https://portal.3gpp.org/desktopmodules/WorkItem/WorkItemDetails.aspx?workitemId=610001" TargetMode="External"/><Relationship Id="rId232" Type="http://schemas.openxmlformats.org/officeDocument/2006/relationships/hyperlink" Target="https://portal.3gpp.org/desktopmodules/WorkItem/WorkItemDetails.aspx?workitemId=1050128" TargetMode="External"/><Relationship Id="rId27" Type="http://schemas.openxmlformats.org/officeDocument/2006/relationships/hyperlink" Target="https://portal.3gpp.org/desktopmodules/WorkItem/WorkItemDetails.aspx?workitemId=960074" TargetMode="External"/><Relationship Id="rId48" Type="http://schemas.openxmlformats.org/officeDocument/2006/relationships/hyperlink" Target="https://portal.3gpp.org/desktopmodules/Release/ReleaseDetails.aspx?releaseId=193" TargetMode="External"/><Relationship Id="rId69" Type="http://schemas.openxmlformats.org/officeDocument/2006/relationships/hyperlink" Target="https://portal.3gpp.org/desktopmodules/Specifications/SpecificationDetails.aspx?specificationId=3379" TargetMode="External"/><Relationship Id="rId113" Type="http://schemas.openxmlformats.org/officeDocument/2006/relationships/hyperlink" Target="https://portal.3gpp.org/desktopmodules/Specifications/SpecificationDetails.aspx?specificationId=3379" TargetMode="External"/><Relationship Id="rId134" Type="http://schemas.openxmlformats.org/officeDocument/2006/relationships/hyperlink" Target="https://portal.3gpp.org/desktopmodules/Specifications/SpecificationDetails.aspx?specificationId=33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27315</Words>
  <Characters>155698</Characters>
  <Application>Microsoft Office Word</Application>
  <DocSecurity>0</DocSecurity>
  <Lines>1297</Lines>
  <Paragraphs>365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182648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IS2</cp:lastModifiedBy>
  <cp:revision>3</cp:revision>
  <dcterms:created xsi:type="dcterms:W3CDTF">2025-06-05T08:02:00Z</dcterms:created>
  <dcterms:modified xsi:type="dcterms:W3CDTF">2025-06-05T09:23:00Z</dcterms:modified>
</cp:coreProperties>
</file>